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anuary"/>
      </w:tblPr>
      <w:tblGrid>
        <w:gridCol w:w="1022"/>
        <w:gridCol w:w="12298"/>
      </w:tblGrid>
      <w:tr w:rsidR="00933FCE" w14:paraId="58B0D6E2" w14:textId="77777777">
        <w:trPr>
          <w:cantSplit/>
          <w:trHeight w:hRule="exact" w:val="12859"/>
        </w:trPr>
        <w:tc>
          <w:tcPr>
            <w:tcW w:w="1036" w:type="dxa"/>
          </w:tcPr>
          <w:p w14:paraId="6A7DBB44" w14:textId="77777777" w:rsidR="00933FCE" w:rsidRDefault="00933FCE"/>
        </w:tc>
        <w:tc>
          <w:tcPr>
            <w:tcW w:w="12284" w:type="dxa"/>
            <w:vAlign w:val="center"/>
          </w:tcPr>
          <w:p w14:paraId="7486211A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098E7046" wp14:editId="3875F3CA">
                  <wp:extent cx="7561181" cy="6048945"/>
                  <wp:effectExtent l="114300" t="114300" r="116205" b="14287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1181" cy="604894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3044FCCA" w14:textId="77777777">
        <w:trPr>
          <w:cantSplit/>
          <w:trHeight w:hRule="exact" w:val="446"/>
        </w:trPr>
        <w:tc>
          <w:tcPr>
            <w:tcW w:w="1036" w:type="dxa"/>
          </w:tcPr>
          <w:p w14:paraId="1330806F" w14:textId="77777777" w:rsidR="00933FCE" w:rsidRDefault="00933FCE"/>
        </w:tc>
        <w:sdt>
          <w:sdtPr>
            <w:id w:val="-1302376541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Content>
            <w:tc>
              <w:tcPr>
                <w:tcW w:w="12284" w:type="dxa"/>
              </w:tcPr>
              <w:p w14:paraId="46BBDE1E" w14:textId="77777777"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 w14:paraId="4567A104" w14:textId="77777777">
        <w:trPr>
          <w:cantSplit/>
          <w:trHeight w:hRule="exact" w:val="8280"/>
        </w:trPr>
        <w:tc>
          <w:tcPr>
            <w:tcW w:w="1036" w:type="dxa"/>
            <w:textDirection w:val="btLr"/>
          </w:tcPr>
          <w:p w14:paraId="61A2ADB1" w14:textId="77777777" w:rsidR="00933FCE" w:rsidRDefault="0009722E">
            <w:pPr>
              <w:pStyle w:val="Month"/>
            </w:pPr>
            <w:r>
              <w:t>January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2"/>
              <w:gridCol w:w="1752"/>
              <w:gridCol w:w="1752"/>
              <w:gridCol w:w="1751"/>
              <w:gridCol w:w="1751"/>
              <w:gridCol w:w="1751"/>
              <w:gridCol w:w="1751"/>
            </w:tblGrid>
            <w:tr w:rsidR="00933FCE" w14:paraId="15E1947E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8EE571D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A90B805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CF07268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F61CA68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59EF4AF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E1DD5FD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9A6FA69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645B4B2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0A737A" w14:textId="77777777"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FCD0A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DDA5D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30A0D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965F3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D0CE4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085495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</w:tr>
            <w:tr w:rsidR="00933FCE" w14:paraId="1366A92C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5EC1A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37FD2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F6D68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91807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FB2E2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255EF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0B9CFD4" w14:textId="77777777" w:rsidR="00933FCE" w:rsidRDefault="00933FCE"/>
              </w:tc>
            </w:tr>
            <w:tr w:rsidR="00933FCE" w14:paraId="367E094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74B67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88663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C54EC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76BEE3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9E066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694CA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9AE805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</w:tr>
            <w:tr w:rsidR="00933FCE" w14:paraId="42737C9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377DC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E20F78" w14:textId="77777777" w:rsidR="00933FCE" w:rsidRDefault="00933FCE" w:rsidP="000B4FDD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783AF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7A334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0DEAB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F1F94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1F4ABE7" w14:textId="77777777" w:rsidR="00933FCE" w:rsidRDefault="00933FCE"/>
              </w:tc>
            </w:tr>
            <w:tr w:rsidR="00933FCE" w14:paraId="70BCFCFD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802F4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A2C95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1366A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254D54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87C84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1A6B4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792AB2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</w:tr>
            <w:tr w:rsidR="00933FCE" w14:paraId="683FA21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425F7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55EF5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CBA78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E6FED3" w14:textId="77777777" w:rsidR="00933FCE" w:rsidRDefault="00933FCE" w:rsidP="000B4FDD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CAA63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57635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8B1F62" w14:textId="77777777" w:rsidR="00933FCE" w:rsidRDefault="00933FCE"/>
              </w:tc>
            </w:tr>
            <w:tr w:rsidR="00933FCE" w14:paraId="4FEB83B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3AC5C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C2CA6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DA7F3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505A7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AB8B7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12B80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F2A2C1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</w:tr>
            <w:tr w:rsidR="00933FCE" w14:paraId="330CC46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28F73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A1F7B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A8FA6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9C045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60125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AB7F9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24BDA92" w14:textId="77777777" w:rsidR="00933FCE" w:rsidRDefault="00933FCE"/>
              </w:tc>
            </w:tr>
            <w:tr w:rsidR="00933FCE" w14:paraId="46D401C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D80B4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34609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69EEC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FAEAA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0869F2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D556FC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176D4F2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</w:tr>
            <w:tr w:rsidR="00933FCE" w14:paraId="7D7B62E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54520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DAF69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31B20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8692F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C146A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C0599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B3A0FC1" w14:textId="77777777" w:rsidR="00933FCE" w:rsidRDefault="00933FCE"/>
              </w:tc>
            </w:tr>
            <w:tr w:rsidR="00933FCE" w14:paraId="30E7493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E71F8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B6EB2B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68B3AE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C1DE19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722E4A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66921F" w14:textId="77777777"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8005C72" w14:textId="77777777"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</w:tr>
            <w:tr w:rsidR="00933FCE" w14:paraId="0DAEAB08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EFDD7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0F804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B84B0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2235D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782FB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2CBDC5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1D1EE46" w14:textId="77777777" w:rsidR="00933FCE" w:rsidRDefault="00933FCE"/>
              </w:tc>
            </w:tr>
          </w:tbl>
          <w:p w14:paraId="00E3FCD8" w14:textId="77777777" w:rsidR="00933FCE" w:rsidRDefault="00933FCE">
            <w:pPr>
              <w:jc w:val="center"/>
            </w:pPr>
          </w:p>
        </w:tc>
      </w:tr>
    </w:tbl>
    <w:p w14:paraId="3398F949" w14:textId="77777777"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February"/>
      </w:tblPr>
      <w:tblGrid>
        <w:gridCol w:w="949"/>
        <w:gridCol w:w="12371"/>
      </w:tblGrid>
      <w:tr w:rsidR="00933FCE" w14:paraId="599066AB" w14:textId="77777777">
        <w:trPr>
          <w:cantSplit/>
          <w:trHeight w:hRule="exact" w:val="12859"/>
        </w:trPr>
        <w:tc>
          <w:tcPr>
            <w:tcW w:w="1036" w:type="dxa"/>
          </w:tcPr>
          <w:p w14:paraId="0EA03ADE" w14:textId="77777777" w:rsidR="00933FCE" w:rsidRDefault="00933FCE"/>
        </w:tc>
        <w:tc>
          <w:tcPr>
            <w:tcW w:w="12284" w:type="dxa"/>
            <w:vAlign w:val="center"/>
          </w:tcPr>
          <w:p w14:paraId="33FF05DB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2016555E" wp14:editId="13D5A77B">
                  <wp:extent cx="8128105" cy="6096078"/>
                  <wp:effectExtent l="114300" t="114300" r="120650" b="15240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8105" cy="609607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0ACE7ECB" w14:textId="77777777">
        <w:trPr>
          <w:cantSplit/>
          <w:trHeight w:hRule="exact" w:val="446"/>
        </w:trPr>
        <w:tc>
          <w:tcPr>
            <w:tcW w:w="1036" w:type="dxa"/>
          </w:tcPr>
          <w:p w14:paraId="13BF8C3C" w14:textId="77777777" w:rsidR="00933FCE" w:rsidRDefault="00933FCE"/>
        </w:tc>
        <w:tc>
          <w:tcPr>
            <w:tcW w:w="12284" w:type="dxa"/>
          </w:tcPr>
          <w:p w14:paraId="367392AB" w14:textId="77777777" w:rsidR="00933FCE" w:rsidRDefault="00933FCE" w:rsidP="00B56B13">
            <w:pPr>
              <w:pStyle w:val="Caption"/>
            </w:pPr>
          </w:p>
        </w:tc>
      </w:tr>
      <w:tr w:rsidR="00933FCE" w14:paraId="58D343A4" w14:textId="77777777">
        <w:trPr>
          <w:cantSplit/>
          <w:trHeight w:hRule="exact" w:val="8280"/>
        </w:trPr>
        <w:tc>
          <w:tcPr>
            <w:tcW w:w="1036" w:type="dxa"/>
            <w:textDirection w:val="btLr"/>
          </w:tcPr>
          <w:p w14:paraId="2EE2EEF7" w14:textId="77777777" w:rsidR="00933FCE" w:rsidRDefault="0009722E">
            <w:pPr>
              <w:pStyle w:val="Month"/>
            </w:pPr>
            <w:r>
              <w:t>February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62"/>
              <w:gridCol w:w="1762"/>
              <w:gridCol w:w="1762"/>
              <w:gridCol w:w="1762"/>
              <w:gridCol w:w="1762"/>
              <w:gridCol w:w="1762"/>
              <w:gridCol w:w="1761"/>
            </w:tblGrid>
            <w:tr w:rsidR="00933FCE" w14:paraId="532596DC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2F63C91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B7E616A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A6BF813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B18BF34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F6C009C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D604EE5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2BF622A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6DD801C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195933" w14:textId="77777777"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7FED38" w14:textId="77777777"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BC4234" w14:textId="77777777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449BF6" w14:textId="77777777"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1FE263" w14:textId="77777777"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3CEEBD" w14:textId="77777777"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B9FD5BF" w14:textId="77777777"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</w:tr>
            <w:tr w:rsidR="00933FCE" w14:paraId="1020A57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C9708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EEFCA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5E838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E9BAF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B6BAF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2EC39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2130E83" w14:textId="77777777" w:rsidR="00933FCE" w:rsidRDefault="00933FCE"/>
              </w:tc>
            </w:tr>
            <w:tr w:rsidR="00933FCE" w14:paraId="575CB6A0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F77781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47630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AFA8E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EEEB0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BB27D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9F5053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7D667E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</w:tr>
            <w:tr w:rsidR="00933FCE" w14:paraId="72C4C36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D6EA5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E82F9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76B1F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95F8B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746AB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2EB24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E7AA97B" w14:textId="77777777" w:rsidR="00933FCE" w:rsidRDefault="00933FCE"/>
              </w:tc>
            </w:tr>
            <w:tr w:rsidR="00933FCE" w14:paraId="5A714244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919A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AA611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5C143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7F506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3D887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AA1F6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8416F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</w:tr>
            <w:tr w:rsidR="00933FCE" w14:paraId="2E3674E3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80A5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80703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5D969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6709E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F4B89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5A5D7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BC135B7" w14:textId="77777777" w:rsidR="00933FCE" w:rsidRDefault="00933FCE"/>
              </w:tc>
            </w:tr>
            <w:tr w:rsidR="00933FCE" w14:paraId="5FC7570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2F064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10952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36DE6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FEB1D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F872B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54F35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C08919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</w:tr>
            <w:tr w:rsidR="00933FCE" w14:paraId="3B679BA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619DD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F0870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7946F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A3BA9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39CBF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524A1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4F08D40" w14:textId="77777777" w:rsidR="00933FCE" w:rsidRDefault="00933FCE"/>
              </w:tc>
            </w:tr>
            <w:tr w:rsidR="00933FCE" w14:paraId="4EB5E5E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A3EF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DF3F0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820EE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830E4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C6DF5A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7376AF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A9CDC22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</w:tr>
            <w:tr w:rsidR="00933FCE" w14:paraId="55EA3D7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41E22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DC91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681F7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8B12B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599B3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A3A72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B5062C6" w14:textId="77777777" w:rsidR="00933FCE" w:rsidRDefault="00933FCE"/>
              </w:tc>
            </w:tr>
            <w:tr w:rsidR="00933FCE" w14:paraId="625CDBFF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43E71A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59C1F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433CA2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79F7DC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2660B3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58B28D" w14:textId="77777777"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CC6D16C" w14:textId="77777777"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</w:tr>
            <w:tr w:rsidR="00933FCE" w14:paraId="75742CBA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70B59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F2D6D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28DB6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7614C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08C52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804A5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6B128BA" w14:textId="77777777" w:rsidR="00933FCE" w:rsidRDefault="00933FCE"/>
              </w:tc>
            </w:tr>
          </w:tbl>
          <w:p w14:paraId="04E4CE84" w14:textId="77777777" w:rsidR="00933FCE" w:rsidRDefault="00933FCE">
            <w:pPr>
              <w:jc w:val="center"/>
            </w:pPr>
          </w:p>
        </w:tc>
      </w:tr>
    </w:tbl>
    <w:p w14:paraId="3BD6D26E" w14:textId="77777777" w:rsidR="00933FCE" w:rsidRDefault="00933FCE"/>
    <w:tbl>
      <w:tblPr>
        <w:tblW w:w="5372" w:type="pct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March"/>
      </w:tblPr>
      <w:tblGrid>
        <w:gridCol w:w="902"/>
        <w:gridCol w:w="13409"/>
      </w:tblGrid>
      <w:tr w:rsidR="00933FCE" w14:paraId="1BC23F9C" w14:textId="77777777" w:rsidTr="0009722E">
        <w:trPr>
          <w:cantSplit/>
          <w:trHeight w:hRule="exact" w:val="12859"/>
        </w:trPr>
        <w:tc>
          <w:tcPr>
            <w:tcW w:w="315" w:type="pct"/>
          </w:tcPr>
          <w:p w14:paraId="3B53965C" w14:textId="77777777" w:rsidR="00933FCE" w:rsidRDefault="00933FCE"/>
        </w:tc>
        <w:tc>
          <w:tcPr>
            <w:tcW w:w="4685" w:type="pct"/>
            <w:vAlign w:val="center"/>
          </w:tcPr>
          <w:p w14:paraId="10BC1D71" w14:textId="77777777" w:rsidR="00933FCE" w:rsidRDefault="0009722E" w:rsidP="0009722E">
            <w:pPr>
              <w:pStyle w:val="ListBullet"/>
              <w:numPr>
                <w:ilvl w:val="0"/>
                <w:numId w:val="0"/>
              </w:numPr>
            </w:pPr>
            <w:r>
              <w:rPr>
                <w:noProof/>
              </w:rPr>
              <w:drawing>
                <wp:inline distT="0" distB="0" distL="0" distR="0" wp14:anchorId="0686D33B" wp14:editId="7D624516">
                  <wp:extent cx="7910642" cy="4202528"/>
                  <wp:effectExtent l="133350" t="114300" r="128905" b="1600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0642" cy="420252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3B228394" w14:textId="77777777" w:rsidTr="0009722E">
        <w:trPr>
          <w:cantSplit/>
          <w:trHeight w:hRule="exact" w:val="446"/>
        </w:trPr>
        <w:tc>
          <w:tcPr>
            <w:tcW w:w="315" w:type="pct"/>
          </w:tcPr>
          <w:p w14:paraId="060F090F" w14:textId="77777777" w:rsidR="00933FCE" w:rsidRDefault="00933FCE"/>
        </w:tc>
        <w:tc>
          <w:tcPr>
            <w:tcW w:w="4685" w:type="pct"/>
          </w:tcPr>
          <w:p w14:paraId="09DB3F92" w14:textId="77777777" w:rsidR="00933FCE" w:rsidRDefault="00933FCE" w:rsidP="00B56B13">
            <w:pPr>
              <w:pStyle w:val="Caption"/>
            </w:pPr>
          </w:p>
        </w:tc>
      </w:tr>
      <w:tr w:rsidR="00933FCE" w14:paraId="76F1F604" w14:textId="77777777" w:rsidTr="0009722E">
        <w:trPr>
          <w:cantSplit/>
          <w:trHeight w:hRule="exact" w:val="8280"/>
        </w:trPr>
        <w:tc>
          <w:tcPr>
            <w:tcW w:w="315" w:type="pct"/>
            <w:textDirection w:val="btLr"/>
          </w:tcPr>
          <w:p w14:paraId="361E9FCE" w14:textId="77777777" w:rsidR="00933FCE" w:rsidRDefault="0009722E">
            <w:pPr>
              <w:pStyle w:val="Month"/>
            </w:pPr>
            <w:r>
              <w:t>March 2013</w:t>
            </w:r>
          </w:p>
        </w:tc>
        <w:tc>
          <w:tcPr>
            <w:tcW w:w="4685" w:type="pct"/>
            <w:vAlign w:val="center"/>
          </w:tcPr>
          <w:tbl>
            <w:tblPr>
              <w:tblpPr w:leftFromText="180" w:rightFromText="180" w:horzAnchor="margin" w:tblpY="226"/>
              <w:tblOverlap w:val="never"/>
              <w:tblW w:w="13191" w:type="dxa"/>
              <w:tblLayout w:type="fixed"/>
              <w:tblLook w:val="04A0" w:firstRow="1" w:lastRow="0" w:firstColumn="1" w:lastColumn="0" w:noHBand="0" w:noVBand="1"/>
            </w:tblPr>
            <w:tblGrid>
              <w:gridCol w:w="1886"/>
              <w:gridCol w:w="1886"/>
              <w:gridCol w:w="1886"/>
              <w:gridCol w:w="1884"/>
              <w:gridCol w:w="1884"/>
              <w:gridCol w:w="1884"/>
              <w:gridCol w:w="1881"/>
            </w:tblGrid>
            <w:tr w:rsidR="00933FCE" w14:paraId="7A41A52D" w14:textId="77777777" w:rsidTr="0009722E">
              <w:trPr>
                <w:trHeight w:hRule="exact" w:val="302"/>
              </w:trPr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14:paraId="4FE56FE9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14:paraId="300321D3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14:paraId="03356FE0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4119E25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2ECCD02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1818EDB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3" w:type="pct"/>
                  <w:tcBorders>
                    <w:bottom w:val="single" w:sz="4" w:space="0" w:color="BFBFBF" w:themeColor="background1" w:themeShade="BF"/>
                  </w:tcBorders>
                </w:tcPr>
                <w:p w14:paraId="12524C31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069ECC9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6AA416" w14:textId="77777777" w:rsidR="00933FCE" w:rsidRDefault="0009722E">
                  <w:pPr>
                    <w:pStyle w:val="Off-MonthDates"/>
                  </w:pPr>
                  <w:r>
                    <w:t>25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25B9D4" w14:textId="77777777" w:rsidR="00933FCE" w:rsidRDefault="0009722E">
                  <w:pPr>
                    <w:pStyle w:val="Off-MonthDates"/>
                  </w:pPr>
                  <w:r>
                    <w:t>26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56F20D" w14:textId="77777777"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90B643" w14:textId="77777777"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AD0481" w14:textId="77777777"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928C5F" w14:textId="77777777"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200B9B" w14:textId="77777777"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</w:tr>
            <w:tr w:rsidR="00933FCE" w14:paraId="095346D7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ADACB2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C6DBB1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E6E38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B37DC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EDC71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FB77E0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832A0E5" w14:textId="77777777" w:rsidR="00933FCE" w:rsidRDefault="00933FCE"/>
              </w:tc>
            </w:tr>
            <w:tr w:rsidR="00933FCE" w14:paraId="28BE438F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D14AD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30344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52676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55AB9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A3A8A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89D38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284B91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</w:tr>
            <w:tr w:rsidR="00933FCE" w14:paraId="587BB360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329D5E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ECBDF82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4A7F8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0C31D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E0FB6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1A0A72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10F7155" w14:textId="77777777" w:rsidR="00933FCE" w:rsidRDefault="00933FCE"/>
              </w:tc>
            </w:tr>
            <w:tr w:rsidR="00933FCE" w14:paraId="7CBF96F6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9D607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8B637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74A89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73D40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E9A45C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74657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F66906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</w:tr>
            <w:tr w:rsidR="00933FCE" w14:paraId="35E24662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0F54C0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332D7B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64987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39930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C9405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B52AAE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7334B72" w14:textId="77777777" w:rsidR="00933FCE" w:rsidRDefault="00933FCE"/>
              </w:tc>
            </w:tr>
            <w:tr w:rsidR="00933FCE" w14:paraId="40C2BE34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B2DBA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A10BB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4ACC2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871D9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86AB0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5D0E5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FB88F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</w:tr>
            <w:tr w:rsidR="00933FCE" w14:paraId="28EAEBC0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07B380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7DEA79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990DE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B750F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AA5C8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ACEC2D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8ED7694" w14:textId="77777777" w:rsidR="00933FCE" w:rsidRDefault="00933FCE"/>
              </w:tc>
            </w:tr>
            <w:tr w:rsidR="00933FCE" w14:paraId="41248E54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62F26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F92D9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57804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E01B8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8BC7D4" w14:textId="77777777" w:rsidR="00933FCE" w:rsidRDefault="0009722E">
                  <w:pPr>
                    <w:pStyle w:val="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7DF10C" w14:textId="77777777"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D953BD0" w14:textId="77777777" w:rsidR="00933FCE" w:rsidRDefault="0009722E">
                  <w:pPr>
                    <w:pStyle w:val="Dates"/>
                  </w:pPr>
                  <w:r>
                    <w:t>31</w:t>
                  </w:r>
                </w:p>
              </w:tc>
            </w:tr>
            <w:tr w:rsidR="00933FCE" w14:paraId="068C7741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74F858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681AEA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DD5FC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AFDD7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FC9F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84CBC0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7893A40" w14:textId="77777777" w:rsidR="00933FCE" w:rsidRDefault="00933FCE"/>
              </w:tc>
            </w:tr>
            <w:tr w:rsidR="00933FCE" w14:paraId="6F65961E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C7AF76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A31A35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314303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E4A92E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3AEA14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32ED16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6BE58E8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</w:tr>
            <w:tr w:rsidR="00933FCE" w14:paraId="1B88D63B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3CF4EF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8D4E5D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0421F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972AC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51541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149003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DE594C2" w14:textId="77777777" w:rsidR="00933FCE" w:rsidRDefault="00933FCE"/>
              </w:tc>
            </w:tr>
          </w:tbl>
          <w:p w14:paraId="6B8F63BB" w14:textId="77777777" w:rsidR="00933FCE" w:rsidRDefault="00933FCE">
            <w:pPr>
              <w:jc w:val="center"/>
            </w:pPr>
          </w:p>
        </w:tc>
      </w:tr>
    </w:tbl>
    <w:p w14:paraId="3B77E5AC" w14:textId="77777777" w:rsidR="00933FCE" w:rsidRDefault="00933FCE"/>
    <w:tbl>
      <w:tblPr>
        <w:tblW w:w="1422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April"/>
      </w:tblPr>
      <w:tblGrid>
        <w:gridCol w:w="900"/>
        <w:gridCol w:w="13320"/>
      </w:tblGrid>
      <w:tr w:rsidR="00933FCE" w14:paraId="0F338B1D" w14:textId="77777777" w:rsidTr="00B56B13">
        <w:trPr>
          <w:cantSplit/>
          <w:trHeight w:hRule="exact" w:val="12859"/>
        </w:trPr>
        <w:tc>
          <w:tcPr>
            <w:tcW w:w="900" w:type="dxa"/>
          </w:tcPr>
          <w:p w14:paraId="01B2D8D2" w14:textId="77777777" w:rsidR="00933FCE" w:rsidRDefault="00933FCE"/>
        </w:tc>
        <w:tc>
          <w:tcPr>
            <w:tcW w:w="13320" w:type="dxa"/>
            <w:vAlign w:val="center"/>
          </w:tcPr>
          <w:p w14:paraId="4534A1E4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25334F62" wp14:editId="3C791DDF">
                  <wp:extent cx="8128003" cy="4572000"/>
                  <wp:effectExtent l="133350" t="114300" r="120650" b="17145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0309" cy="457329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216DD1ED" w14:textId="77777777" w:rsidTr="00B56B13">
        <w:trPr>
          <w:cantSplit/>
          <w:trHeight w:hRule="exact" w:val="446"/>
        </w:trPr>
        <w:tc>
          <w:tcPr>
            <w:tcW w:w="900" w:type="dxa"/>
          </w:tcPr>
          <w:p w14:paraId="476C9580" w14:textId="77777777" w:rsidR="00933FCE" w:rsidRDefault="00933FCE"/>
        </w:tc>
        <w:tc>
          <w:tcPr>
            <w:tcW w:w="13320" w:type="dxa"/>
          </w:tcPr>
          <w:p w14:paraId="2BB031A8" w14:textId="77777777" w:rsidR="00933FCE" w:rsidRDefault="00933FCE" w:rsidP="00B56B13">
            <w:pPr>
              <w:pStyle w:val="Caption"/>
            </w:pPr>
          </w:p>
        </w:tc>
      </w:tr>
      <w:tr w:rsidR="00933FCE" w14:paraId="1E497A64" w14:textId="77777777" w:rsidTr="00B56B13">
        <w:trPr>
          <w:cantSplit/>
          <w:trHeight w:hRule="exact" w:val="8280"/>
        </w:trPr>
        <w:tc>
          <w:tcPr>
            <w:tcW w:w="900" w:type="dxa"/>
            <w:textDirection w:val="btLr"/>
          </w:tcPr>
          <w:p w14:paraId="0D1B270D" w14:textId="77777777" w:rsidR="00933FCE" w:rsidRDefault="0009722E">
            <w:pPr>
              <w:pStyle w:val="Month"/>
            </w:pPr>
            <w:r>
              <w:t>April 2013</w:t>
            </w:r>
          </w:p>
        </w:tc>
        <w:tc>
          <w:tcPr>
            <w:tcW w:w="13320" w:type="dxa"/>
            <w:vAlign w:val="center"/>
          </w:tcPr>
          <w:tbl>
            <w:tblPr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898"/>
              <w:gridCol w:w="1898"/>
              <w:gridCol w:w="1898"/>
              <w:gridCol w:w="1897"/>
              <w:gridCol w:w="1897"/>
              <w:gridCol w:w="1897"/>
              <w:gridCol w:w="1897"/>
            </w:tblGrid>
            <w:tr w:rsidR="00933FCE" w14:paraId="3B132BF2" w14:textId="77777777" w:rsidTr="00D71B62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5B5C8CE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9E571B0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247212A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DD012E3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2716501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33CCFB4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EF8D513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31AFF9F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89BEE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6E660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4D3C3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0CC94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91750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43E3D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F88831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</w:tr>
            <w:tr w:rsidR="00933FCE" w14:paraId="54E92F4C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CD5BE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4C021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F8FD4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196D3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801B2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29E22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79C5EAF" w14:textId="77777777" w:rsidR="00933FCE" w:rsidRDefault="00933FCE"/>
              </w:tc>
            </w:tr>
            <w:tr w:rsidR="00933FCE" w14:paraId="16A70438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85AA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4A0BD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B5DF4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44418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918BA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A6D8A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6D1B8A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</w:tr>
            <w:tr w:rsidR="00933FCE" w14:paraId="267F4B6A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59886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D18EE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6457C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889D5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0A405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52588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11B7C60" w14:textId="77777777" w:rsidR="00933FCE" w:rsidRDefault="00933FCE"/>
              </w:tc>
            </w:tr>
            <w:tr w:rsidR="00933FCE" w14:paraId="179FA44A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7CE17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E3A39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08E68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81764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A27CF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A0335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ADE924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</w:tr>
            <w:tr w:rsidR="00933FCE" w14:paraId="61AF8BA9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6E583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3B0BB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3CA41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6F42C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615FB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A1319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AF84659" w14:textId="77777777" w:rsidR="00933FCE" w:rsidRDefault="00933FCE"/>
              </w:tc>
            </w:tr>
            <w:tr w:rsidR="00933FCE" w14:paraId="5A9CA608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8DCF9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620E6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D0506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A8587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5725D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53D46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507E30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</w:tr>
            <w:tr w:rsidR="00933FCE" w14:paraId="26E6A3C6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9A66B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640E5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87FE5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3559C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C1D8A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A20CD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0D42D9C" w14:textId="77777777" w:rsidR="00933FCE" w:rsidRDefault="00933FCE"/>
              </w:tc>
            </w:tr>
            <w:tr w:rsidR="00933FCE" w14:paraId="62927827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25A9A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EAA43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AABA82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C1CF9D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E469153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420E71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530F778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</w:tr>
            <w:tr w:rsidR="00933FCE" w14:paraId="681C4B9B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186DE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3CE2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C8441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E84EC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22821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E5210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9316C81" w14:textId="77777777" w:rsidR="00933FCE" w:rsidRDefault="00933FCE"/>
              </w:tc>
            </w:tr>
            <w:tr w:rsidR="00933FCE" w14:paraId="4E90F0C5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8D62BC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118F93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BDECF8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38B597" w14:textId="77777777"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9B5757" w14:textId="77777777"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729D9E" w14:textId="77777777" w:rsidR="00933FCE" w:rsidRDefault="0009722E">
                  <w:pPr>
                    <w:pStyle w:val="Off-MonthDates"/>
                  </w:pPr>
                  <w: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C15775D" w14:textId="77777777" w:rsidR="00933FCE" w:rsidRDefault="0009722E">
                  <w:pPr>
                    <w:pStyle w:val="Off-MonthDates"/>
                  </w:pPr>
                  <w:r>
                    <w:t>12</w:t>
                  </w:r>
                </w:p>
              </w:tc>
            </w:tr>
            <w:tr w:rsidR="00933FCE" w14:paraId="6B22DABE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71821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97B17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804CF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16848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E791E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D60B3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779EA6C" w14:textId="77777777" w:rsidR="00933FCE" w:rsidRDefault="00933FCE"/>
              </w:tc>
            </w:tr>
          </w:tbl>
          <w:p w14:paraId="332E9CFE" w14:textId="77777777" w:rsidR="00933FCE" w:rsidRDefault="00933FCE">
            <w:pPr>
              <w:jc w:val="center"/>
            </w:pPr>
          </w:p>
        </w:tc>
      </w:tr>
    </w:tbl>
    <w:p w14:paraId="03E91810" w14:textId="77777777" w:rsidR="00933FCE" w:rsidRDefault="00933FCE"/>
    <w:tbl>
      <w:tblPr>
        <w:tblW w:w="1422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May"/>
      </w:tblPr>
      <w:tblGrid>
        <w:gridCol w:w="360"/>
        <w:gridCol w:w="676"/>
        <w:gridCol w:w="13184"/>
      </w:tblGrid>
      <w:tr w:rsidR="00933FCE" w14:paraId="6B7640D8" w14:textId="77777777" w:rsidTr="00B56B13">
        <w:trPr>
          <w:cantSplit/>
          <w:trHeight w:hRule="exact" w:val="12859"/>
        </w:trPr>
        <w:tc>
          <w:tcPr>
            <w:tcW w:w="360" w:type="dxa"/>
          </w:tcPr>
          <w:p w14:paraId="204CC71A" w14:textId="77777777" w:rsidR="00933FCE" w:rsidRDefault="00933FCE"/>
        </w:tc>
        <w:tc>
          <w:tcPr>
            <w:tcW w:w="13860" w:type="dxa"/>
            <w:gridSpan w:val="2"/>
            <w:vAlign w:val="center"/>
          </w:tcPr>
          <w:p w14:paraId="3C7EE725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0D7BC17E" wp14:editId="5FBAAB34">
                  <wp:extent cx="7975601" cy="5981700"/>
                  <wp:effectExtent l="114300" t="114300" r="120650" b="15240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6049" cy="598203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4224833D" w14:textId="77777777" w:rsidTr="00B56B13">
        <w:trPr>
          <w:cantSplit/>
          <w:trHeight w:hRule="exact" w:val="446"/>
        </w:trPr>
        <w:tc>
          <w:tcPr>
            <w:tcW w:w="1036" w:type="dxa"/>
            <w:gridSpan w:val="2"/>
          </w:tcPr>
          <w:p w14:paraId="32A28678" w14:textId="77777777" w:rsidR="00933FCE" w:rsidRDefault="00933FCE"/>
        </w:tc>
        <w:tc>
          <w:tcPr>
            <w:tcW w:w="13184" w:type="dxa"/>
          </w:tcPr>
          <w:p w14:paraId="200D87EE" w14:textId="77777777" w:rsidR="00933FCE" w:rsidRDefault="00933FCE" w:rsidP="00B56B13">
            <w:pPr>
              <w:pStyle w:val="Caption"/>
            </w:pPr>
          </w:p>
        </w:tc>
      </w:tr>
      <w:tr w:rsidR="00933FCE" w14:paraId="6EF71306" w14:textId="77777777" w:rsidTr="00B56B13">
        <w:trPr>
          <w:cantSplit/>
          <w:trHeight w:hRule="exact" w:val="8280"/>
        </w:trPr>
        <w:tc>
          <w:tcPr>
            <w:tcW w:w="1036" w:type="dxa"/>
            <w:gridSpan w:val="2"/>
            <w:textDirection w:val="btLr"/>
          </w:tcPr>
          <w:p w14:paraId="0DCB8378" w14:textId="77777777" w:rsidR="00933FCE" w:rsidRDefault="0009722E">
            <w:pPr>
              <w:pStyle w:val="Month"/>
            </w:pPr>
            <w:r>
              <w:t>May 2013</w:t>
            </w:r>
          </w:p>
        </w:tc>
        <w:tc>
          <w:tcPr>
            <w:tcW w:w="131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78"/>
              <w:gridCol w:w="1878"/>
              <w:gridCol w:w="1878"/>
              <w:gridCol w:w="1878"/>
              <w:gridCol w:w="1878"/>
              <w:gridCol w:w="1878"/>
              <w:gridCol w:w="1878"/>
            </w:tblGrid>
            <w:tr w:rsidR="00933FCE" w14:paraId="6C2DBCEF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37F50EF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650BF75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2CDD526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D77175A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CC7BDF9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5CFD0F9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090C04B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96F11F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B605CD" w14:textId="77777777"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094F62" w14:textId="77777777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37282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B8FC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97563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D3CAD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41A20F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</w:tr>
            <w:tr w:rsidR="00933FCE" w14:paraId="4851BB58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11556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06F38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B8DC4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E77B0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671F8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310DD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6ED4A8C" w14:textId="77777777" w:rsidR="00933FCE" w:rsidRDefault="00933FCE"/>
              </w:tc>
            </w:tr>
            <w:tr w:rsidR="00933FCE" w14:paraId="6CD385C0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8CFAA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79CBA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8611A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60BBC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11191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FC3FA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A21C6C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</w:tr>
            <w:tr w:rsidR="00933FCE" w14:paraId="1A41492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BEFF3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51297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B056D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00D20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5E81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250E3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D9F7B12" w14:textId="77777777" w:rsidR="00933FCE" w:rsidRDefault="00933FCE"/>
              </w:tc>
            </w:tr>
            <w:tr w:rsidR="00933FCE" w14:paraId="06122FB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9F424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BEFFC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67488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56A86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87623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CEC56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788EF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</w:tr>
            <w:tr w:rsidR="00933FCE" w14:paraId="3E5DE7E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BD54F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71B7F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AB3A9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F3F5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1BE58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41B1C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A4E068C" w14:textId="77777777" w:rsidR="00933FCE" w:rsidRDefault="00933FCE"/>
              </w:tc>
            </w:tr>
            <w:tr w:rsidR="00933FCE" w14:paraId="78BF2CFA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954D0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B7BD9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EFF88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1D59B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E086F3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9F433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CE3584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</w:tr>
            <w:tr w:rsidR="00933FCE" w14:paraId="6F72BAB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2D7D1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23AD9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797C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178FC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F3AC3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23B66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E18FB70" w14:textId="77777777" w:rsidR="00933FCE" w:rsidRDefault="00933FCE"/>
              </w:tc>
            </w:tr>
            <w:tr w:rsidR="00933FCE" w14:paraId="1ED2101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73210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C6FC4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C84D5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4BC28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723FD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07AE37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DB333AC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</w:tr>
            <w:tr w:rsidR="00933FCE" w14:paraId="28BF25A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C054E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8679F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00B97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D6E1F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AA6B5E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9CAF6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E024934" w14:textId="77777777" w:rsidR="00933FCE" w:rsidRDefault="00933FCE"/>
              </w:tc>
            </w:tr>
            <w:tr w:rsidR="00933FCE" w14:paraId="6D7250E3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158397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660999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8B394D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222F98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888DFF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BC36D2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F8FDF32" w14:textId="77777777"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</w:tr>
            <w:tr w:rsidR="00933FCE" w14:paraId="3171183D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95F87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6AE67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195F1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62D8B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21B88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B011A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1A1A62F" w14:textId="77777777" w:rsidR="00933FCE" w:rsidRDefault="00933FCE"/>
              </w:tc>
            </w:tr>
          </w:tbl>
          <w:p w14:paraId="5ABBBAB8" w14:textId="77777777" w:rsidR="00933FCE" w:rsidRDefault="00933FCE">
            <w:pPr>
              <w:jc w:val="center"/>
            </w:pPr>
          </w:p>
        </w:tc>
      </w:tr>
    </w:tbl>
    <w:p w14:paraId="17A1BE2D" w14:textId="77777777" w:rsidR="00933FCE" w:rsidRDefault="00933FCE"/>
    <w:tbl>
      <w:tblPr>
        <w:tblW w:w="1449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une"/>
      </w:tblPr>
      <w:tblGrid>
        <w:gridCol w:w="1080"/>
        <w:gridCol w:w="13410"/>
      </w:tblGrid>
      <w:tr w:rsidR="00933FCE" w14:paraId="770D3559" w14:textId="77777777" w:rsidTr="00B56B13">
        <w:trPr>
          <w:cantSplit/>
          <w:trHeight w:hRule="exact" w:val="12859"/>
        </w:trPr>
        <w:tc>
          <w:tcPr>
            <w:tcW w:w="1080" w:type="dxa"/>
          </w:tcPr>
          <w:p w14:paraId="33097487" w14:textId="77777777" w:rsidR="00933FCE" w:rsidRDefault="00933FCE"/>
        </w:tc>
        <w:tc>
          <w:tcPr>
            <w:tcW w:w="13410" w:type="dxa"/>
            <w:vAlign w:val="center"/>
          </w:tcPr>
          <w:p w14:paraId="0CC83105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21810DE3" wp14:editId="6EFE7DAD">
                  <wp:extent cx="8259265" cy="4351655"/>
                  <wp:effectExtent l="114300" t="114300" r="123190" b="14414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5867" cy="435513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23F55777" w14:textId="77777777" w:rsidTr="00B56B13">
        <w:trPr>
          <w:cantSplit/>
          <w:trHeight w:hRule="exact" w:val="446"/>
        </w:trPr>
        <w:tc>
          <w:tcPr>
            <w:tcW w:w="1080" w:type="dxa"/>
          </w:tcPr>
          <w:p w14:paraId="50C4A1CC" w14:textId="77777777" w:rsidR="00933FCE" w:rsidRDefault="00933FCE"/>
        </w:tc>
        <w:tc>
          <w:tcPr>
            <w:tcW w:w="13410" w:type="dxa"/>
          </w:tcPr>
          <w:p w14:paraId="228002BA" w14:textId="77777777" w:rsidR="00933FCE" w:rsidRDefault="00933FCE" w:rsidP="00B56B13">
            <w:pPr>
              <w:pStyle w:val="Caption"/>
            </w:pPr>
          </w:p>
        </w:tc>
      </w:tr>
      <w:tr w:rsidR="00933FCE" w14:paraId="6F7AAE13" w14:textId="77777777" w:rsidTr="00B56B13">
        <w:trPr>
          <w:cantSplit/>
          <w:trHeight w:hRule="exact" w:val="8280"/>
        </w:trPr>
        <w:tc>
          <w:tcPr>
            <w:tcW w:w="1080" w:type="dxa"/>
            <w:textDirection w:val="btLr"/>
          </w:tcPr>
          <w:p w14:paraId="1629250F" w14:textId="77777777" w:rsidR="00933FCE" w:rsidRDefault="0009722E">
            <w:pPr>
              <w:pStyle w:val="Month"/>
            </w:pPr>
            <w:r>
              <w:t>June 2013</w:t>
            </w:r>
          </w:p>
        </w:tc>
        <w:tc>
          <w:tcPr>
            <w:tcW w:w="13410" w:type="dxa"/>
            <w:vAlign w:val="center"/>
          </w:tcPr>
          <w:tbl>
            <w:tblPr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911"/>
              <w:gridCol w:w="1911"/>
              <w:gridCol w:w="1910"/>
              <w:gridCol w:w="1910"/>
              <w:gridCol w:w="1910"/>
              <w:gridCol w:w="1910"/>
              <w:gridCol w:w="1910"/>
            </w:tblGrid>
            <w:tr w:rsidR="00933FCE" w14:paraId="1F80199F" w14:textId="77777777" w:rsidTr="00D71B62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37F6619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97CA906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E6CF9CA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5B76D1D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8E1A3E3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35917B4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BEF1EDE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1530DEF4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639CB1" w14:textId="77777777"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7EE10E" w14:textId="77777777"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8CBD1D" w14:textId="77777777"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3FD202" w14:textId="77777777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6873B7" w14:textId="77777777"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2BF6EB" w14:textId="77777777"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EAC5B21" w14:textId="77777777"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</w:tr>
            <w:tr w:rsidR="00933FCE" w14:paraId="7CAF02C7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E5E19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0BA15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385CE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50871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5A9B4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03AF3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5648781" w14:textId="77777777" w:rsidR="00933FCE" w:rsidRDefault="00933FCE"/>
              </w:tc>
            </w:tr>
            <w:tr w:rsidR="00933FCE" w14:paraId="1E88F485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0A8A5A" w14:textId="77777777"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6A9B99" w14:textId="77777777" w:rsidR="00933FCE" w:rsidRDefault="0009722E">
                  <w:pPr>
                    <w:pStyle w:val="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E034EB" w14:textId="77777777" w:rsidR="00933FCE" w:rsidRDefault="0009722E">
                  <w:pPr>
                    <w:pStyle w:val="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5AEA6C" w14:textId="77777777" w:rsidR="00933FCE" w:rsidRDefault="0009722E">
                  <w:pPr>
                    <w:pStyle w:val="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DFFCE9" w14:textId="77777777" w:rsidR="00933FCE" w:rsidRDefault="0009722E">
                  <w:pPr>
                    <w:pStyle w:val="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F66205" w14:textId="77777777" w:rsidR="00933FCE" w:rsidRDefault="0009722E">
                  <w:pPr>
                    <w:pStyle w:val="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1B1889" w14:textId="77777777" w:rsidR="00933FCE" w:rsidRDefault="0009722E">
                  <w:pPr>
                    <w:pStyle w:val="Dates"/>
                  </w:pPr>
                  <w:r>
                    <w:t>9</w:t>
                  </w:r>
                </w:p>
              </w:tc>
            </w:tr>
            <w:tr w:rsidR="00933FCE" w14:paraId="061C00FB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19675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9F147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E1874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0F8B7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66BB9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3825E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135E78" w14:textId="77777777" w:rsidR="00933FCE" w:rsidRDefault="00933FCE"/>
              </w:tc>
            </w:tr>
            <w:tr w:rsidR="00933FCE" w14:paraId="16422B8E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5E596C" w14:textId="77777777" w:rsidR="00933FCE" w:rsidRDefault="0009722E">
                  <w:pPr>
                    <w:pStyle w:val="Dates"/>
                  </w:pPr>
                  <w: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9985EF" w14:textId="77777777" w:rsidR="00933FCE" w:rsidRDefault="0009722E">
                  <w:pPr>
                    <w:pStyle w:val="Dates"/>
                  </w:pPr>
                  <w: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B40BD9" w14:textId="77777777" w:rsidR="00933FCE" w:rsidRDefault="0009722E">
                  <w:pPr>
                    <w:pStyle w:val="Dates"/>
                  </w:pPr>
                  <w: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375E92" w14:textId="77777777" w:rsidR="00933FCE" w:rsidRDefault="0009722E">
                  <w:pPr>
                    <w:pStyle w:val="Dates"/>
                  </w:pPr>
                  <w: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33DF9C" w14:textId="77777777" w:rsidR="00933FCE" w:rsidRDefault="0009722E">
                  <w:pPr>
                    <w:pStyle w:val="Dates"/>
                  </w:pPr>
                  <w: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160B9C" w14:textId="77777777" w:rsidR="00933FCE" w:rsidRDefault="0009722E">
                  <w:pPr>
                    <w:pStyle w:val="Dates"/>
                  </w:pPr>
                  <w: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7C83265" w14:textId="77777777" w:rsidR="00933FCE" w:rsidRDefault="0009722E">
                  <w:pPr>
                    <w:pStyle w:val="Dates"/>
                  </w:pPr>
                  <w:r>
                    <w:t>16</w:t>
                  </w:r>
                </w:p>
              </w:tc>
            </w:tr>
            <w:tr w:rsidR="00933FCE" w14:paraId="709EEEB4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8D986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1CEC5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A339D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EED9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1903C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B355B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4EB4410" w14:textId="77777777" w:rsidR="00933FCE" w:rsidRDefault="00933FCE"/>
              </w:tc>
            </w:tr>
            <w:tr w:rsidR="00933FCE" w14:paraId="05B2A9CC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3867E1" w14:textId="77777777" w:rsidR="00933FCE" w:rsidRDefault="0009722E">
                  <w:pPr>
                    <w:pStyle w:val="Dates"/>
                  </w:pPr>
                  <w: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F5D936" w14:textId="77777777" w:rsidR="00933FCE" w:rsidRDefault="0009722E">
                  <w:pPr>
                    <w:pStyle w:val="Dates"/>
                  </w:pPr>
                  <w: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49AC87C" w14:textId="77777777" w:rsidR="00933FCE" w:rsidRDefault="0009722E">
                  <w:pPr>
                    <w:pStyle w:val="Dates"/>
                  </w:pPr>
                  <w: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09E4AF" w14:textId="77777777" w:rsidR="00933FCE" w:rsidRDefault="0009722E">
                  <w:pPr>
                    <w:pStyle w:val="Dates"/>
                  </w:pPr>
                  <w: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96EAC9" w14:textId="77777777" w:rsidR="00933FCE" w:rsidRDefault="0009722E">
                  <w:pPr>
                    <w:pStyle w:val="Dates"/>
                  </w:pPr>
                  <w: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B9F95C" w14:textId="77777777" w:rsidR="00933FCE" w:rsidRDefault="0009722E">
                  <w:pPr>
                    <w:pStyle w:val="Dates"/>
                  </w:pPr>
                  <w: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CA01E2E" w14:textId="77777777" w:rsidR="00933FCE" w:rsidRDefault="0009722E">
                  <w:pPr>
                    <w:pStyle w:val="Dates"/>
                  </w:pPr>
                  <w:r>
                    <w:t>23</w:t>
                  </w:r>
                </w:p>
              </w:tc>
            </w:tr>
            <w:tr w:rsidR="00933FCE" w14:paraId="2FA70EF3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28BDD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07CCE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4D888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7C44A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6222F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E534D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287897" w14:textId="77777777" w:rsidR="00933FCE" w:rsidRDefault="00933FCE"/>
              </w:tc>
            </w:tr>
            <w:tr w:rsidR="00933FCE" w14:paraId="36E5632A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F54ECE" w14:textId="77777777" w:rsidR="00933FCE" w:rsidRDefault="0009722E">
                  <w:pPr>
                    <w:pStyle w:val="Dates"/>
                  </w:pPr>
                  <w: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DCF618" w14:textId="77777777" w:rsidR="00933FCE" w:rsidRDefault="0009722E">
                  <w:pPr>
                    <w:pStyle w:val="Dates"/>
                  </w:pPr>
                  <w: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D9FEF0" w14:textId="77777777" w:rsidR="00933FCE" w:rsidRDefault="0009722E">
                  <w:pPr>
                    <w:pStyle w:val="Dates"/>
                  </w:pPr>
                  <w: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161FB8" w14:textId="77777777" w:rsidR="00933FCE" w:rsidRDefault="0009722E">
                  <w:pPr>
                    <w:pStyle w:val="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CBAA36" w14:textId="77777777" w:rsidR="00933FCE" w:rsidRDefault="0009722E">
                  <w:pPr>
                    <w:pStyle w:val="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4DC7AF" w14:textId="77777777" w:rsidR="00933FCE" w:rsidRDefault="0009722E">
                  <w:pPr>
                    <w:pStyle w:val="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9F27E56" w14:textId="77777777"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</w:tr>
            <w:tr w:rsidR="00933FCE" w14:paraId="2DB286C2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1A056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4DC3F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62BCA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EB62A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34654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1F238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DA1A7E3" w14:textId="77777777" w:rsidR="00933FCE" w:rsidRDefault="00933FCE"/>
              </w:tc>
            </w:tr>
            <w:tr w:rsidR="00933FCE" w14:paraId="40F4695A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E88B68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38E0D5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16333B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B82ED6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E97765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964B9C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EDF8B6B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</w:tr>
            <w:tr w:rsidR="00933FCE" w14:paraId="79DD9A3E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7A879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B0D39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B348E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00FDC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1524D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3352F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0318DD" w14:textId="77777777" w:rsidR="00933FCE" w:rsidRDefault="00933FCE"/>
              </w:tc>
            </w:tr>
          </w:tbl>
          <w:p w14:paraId="4573330F" w14:textId="77777777" w:rsidR="00933FCE" w:rsidRDefault="00933FCE">
            <w:pPr>
              <w:jc w:val="center"/>
            </w:pPr>
          </w:p>
        </w:tc>
      </w:tr>
    </w:tbl>
    <w:p w14:paraId="5074F0C2" w14:textId="77777777" w:rsidR="00933FCE" w:rsidRDefault="00933FCE"/>
    <w:tbl>
      <w:tblPr>
        <w:tblW w:w="1404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uly"/>
      </w:tblPr>
      <w:tblGrid>
        <w:gridCol w:w="1019"/>
        <w:gridCol w:w="13021"/>
      </w:tblGrid>
      <w:tr w:rsidR="00933FCE" w14:paraId="385690CA" w14:textId="77777777" w:rsidTr="00B56B13">
        <w:trPr>
          <w:cantSplit/>
          <w:trHeight w:hRule="exact" w:val="12859"/>
        </w:trPr>
        <w:tc>
          <w:tcPr>
            <w:tcW w:w="969" w:type="dxa"/>
          </w:tcPr>
          <w:p w14:paraId="31452502" w14:textId="77777777" w:rsidR="00933FCE" w:rsidRDefault="00933FCE"/>
        </w:tc>
        <w:tc>
          <w:tcPr>
            <w:tcW w:w="13071" w:type="dxa"/>
            <w:vAlign w:val="center"/>
          </w:tcPr>
          <w:p w14:paraId="44A99219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3428493D" wp14:editId="088E7883">
                  <wp:extent cx="7905750" cy="4941094"/>
                  <wp:effectExtent l="133350" t="133350" r="152400" b="16446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7793" cy="494237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5986F937" w14:textId="77777777" w:rsidTr="00B56B13">
        <w:trPr>
          <w:cantSplit/>
          <w:trHeight w:hRule="exact" w:val="446"/>
        </w:trPr>
        <w:tc>
          <w:tcPr>
            <w:tcW w:w="969" w:type="dxa"/>
          </w:tcPr>
          <w:p w14:paraId="6BFD68B3" w14:textId="77777777" w:rsidR="00933FCE" w:rsidRDefault="00933FCE"/>
        </w:tc>
        <w:tc>
          <w:tcPr>
            <w:tcW w:w="13071" w:type="dxa"/>
          </w:tcPr>
          <w:p w14:paraId="73A69AA1" w14:textId="77777777" w:rsidR="00933FCE" w:rsidRDefault="00933FCE" w:rsidP="00B56B13">
            <w:pPr>
              <w:pStyle w:val="Caption"/>
            </w:pPr>
          </w:p>
        </w:tc>
      </w:tr>
      <w:tr w:rsidR="00933FCE" w14:paraId="169A1662" w14:textId="77777777" w:rsidTr="00B56B13">
        <w:trPr>
          <w:cantSplit/>
          <w:trHeight w:hRule="exact" w:val="8280"/>
        </w:trPr>
        <w:tc>
          <w:tcPr>
            <w:tcW w:w="969" w:type="dxa"/>
            <w:textDirection w:val="btLr"/>
          </w:tcPr>
          <w:p w14:paraId="2A138E05" w14:textId="77777777" w:rsidR="00933FCE" w:rsidRDefault="0009722E">
            <w:pPr>
              <w:pStyle w:val="Month"/>
            </w:pPr>
            <w:r>
              <w:t>July 2013</w:t>
            </w:r>
          </w:p>
        </w:tc>
        <w:tc>
          <w:tcPr>
            <w:tcW w:w="13071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55"/>
              <w:gridCol w:w="1855"/>
              <w:gridCol w:w="1855"/>
              <w:gridCol w:w="1855"/>
              <w:gridCol w:w="1855"/>
              <w:gridCol w:w="1854"/>
              <w:gridCol w:w="1854"/>
            </w:tblGrid>
            <w:tr w:rsidR="00933FCE" w14:paraId="2884B50B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B3C23E4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D39C601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C6E0EF3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5403A0B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BFFB9EC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C8C6B60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2001726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365DCC0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222F3B" w14:textId="77777777"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7AA1CE" w14:textId="77777777"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9E3E97" w14:textId="77777777"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D41022" w14:textId="77777777" w:rsidR="00933FCE" w:rsidRDefault="0009722E">
                  <w:pPr>
                    <w:pStyle w:val="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7BA3B1" w14:textId="77777777" w:rsidR="00933FCE" w:rsidRDefault="0009722E">
                  <w:pPr>
                    <w:pStyle w:val="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43B81C" w14:textId="77777777" w:rsidR="00933FCE" w:rsidRDefault="0009722E">
                  <w:pPr>
                    <w:pStyle w:val="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FAD8D8" w14:textId="77777777" w:rsidR="00933FCE" w:rsidRDefault="0009722E">
                  <w:pPr>
                    <w:pStyle w:val="Dates"/>
                  </w:pPr>
                  <w:r>
                    <w:t>7</w:t>
                  </w:r>
                </w:p>
              </w:tc>
            </w:tr>
            <w:tr w:rsidR="00933FCE" w14:paraId="3E746F4E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69288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4459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28502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984EB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10E58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42291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2FF270" w14:textId="77777777" w:rsidR="00933FCE" w:rsidRDefault="00933FCE"/>
              </w:tc>
            </w:tr>
            <w:tr w:rsidR="00933FCE" w14:paraId="2251F82D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DEDB28" w14:textId="77777777" w:rsidR="00933FCE" w:rsidRDefault="0009722E">
                  <w:pPr>
                    <w:pStyle w:val="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8A3C82" w14:textId="77777777" w:rsidR="00933FCE" w:rsidRDefault="0009722E">
                  <w:pPr>
                    <w:pStyle w:val="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404329" w14:textId="77777777" w:rsidR="00933FCE" w:rsidRDefault="0009722E">
                  <w:pPr>
                    <w:pStyle w:val="Dates"/>
                  </w:pPr>
                  <w: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5D4001" w14:textId="77777777" w:rsidR="00933FCE" w:rsidRDefault="0009722E">
                  <w:pPr>
                    <w:pStyle w:val="Dates"/>
                  </w:pPr>
                  <w: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6D4479" w14:textId="77777777" w:rsidR="00933FCE" w:rsidRDefault="0009722E">
                  <w:pPr>
                    <w:pStyle w:val="Dates"/>
                  </w:pPr>
                  <w: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E8B532" w14:textId="77777777" w:rsidR="00933FCE" w:rsidRDefault="0009722E">
                  <w:pPr>
                    <w:pStyle w:val="Dates"/>
                  </w:pPr>
                  <w: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97BED77" w14:textId="77777777" w:rsidR="00933FCE" w:rsidRDefault="0009722E">
                  <w:pPr>
                    <w:pStyle w:val="Dates"/>
                  </w:pPr>
                  <w:r>
                    <w:t>14</w:t>
                  </w:r>
                </w:p>
              </w:tc>
            </w:tr>
            <w:tr w:rsidR="00933FCE" w14:paraId="2492BEE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AA994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C65AA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91C00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804E7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5006F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28581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AC78DAC" w14:textId="77777777" w:rsidR="00933FCE" w:rsidRDefault="00933FCE"/>
              </w:tc>
            </w:tr>
            <w:tr w:rsidR="00933FCE" w14:paraId="58859AFD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B1647A" w14:textId="77777777" w:rsidR="00933FCE" w:rsidRDefault="0009722E">
                  <w:pPr>
                    <w:pStyle w:val="Dates"/>
                  </w:pPr>
                  <w: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6872A4" w14:textId="77777777" w:rsidR="00933FCE" w:rsidRDefault="0009722E">
                  <w:pPr>
                    <w:pStyle w:val="Dates"/>
                  </w:pPr>
                  <w: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02BAA5" w14:textId="77777777" w:rsidR="00933FCE" w:rsidRDefault="0009722E">
                  <w:pPr>
                    <w:pStyle w:val="Dates"/>
                  </w:pPr>
                  <w: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BF2735" w14:textId="77777777" w:rsidR="00933FCE" w:rsidRDefault="0009722E">
                  <w:pPr>
                    <w:pStyle w:val="Dates"/>
                  </w:pPr>
                  <w: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4FD8E0" w14:textId="77777777" w:rsidR="00933FCE" w:rsidRDefault="0009722E">
                  <w:pPr>
                    <w:pStyle w:val="Dates"/>
                  </w:pPr>
                  <w: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3FBAD3" w14:textId="77777777" w:rsidR="00933FCE" w:rsidRDefault="0009722E">
                  <w:pPr>
                    <w:pStyle w:val="Dates"/>
                  </w:pPr>
                  <w: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EEF2C5C" w14:textId="77777777" w:rsidR="00933FCE" w:rsidRDefault="0009722E">
                  <w:pPr>
                    <w:pStyle w:val="Dates"/>
                  </w:pPr>
                  <w:r>
                    <w:t>21</w:t>
                  </w:r>
                </w:p>
              </w:tc>
            </w:tr>
            <w:tr w:rsidR="00933FCE" w14:paraId="68C9873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97C66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A27BB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70D45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8F555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CAB45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763CF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F0E75C8" w14:textId="77777777" w:rsidR="00933FCE" w:rsidRDefault="00933FCE"/>
              </w:tc>
            </w:tr>
            <w:tr w:rsidR="00933FCE" w14:paraId="3DFCF087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55D78D" w14:textId="77777777" w:rsidR="00933FCE" w:rsidRDefault="0009722E">
                  <w:pPr>
                    <w:pStyle w:val="Dates"/>
                  </w:pPr>
                  <w: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3AEC06" w14:textId="77777777" w:rsidR="00933FCE" w:rsidRDefault="0009722E">
                  <w:pPr>
                    <w:pStyle w:val="Dates"/>
                  </w:pPr>
                  <w: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7D9E09" w14:textId="77777777" w:rsidR="00933FCE" w:rsidRDefault="0009722E">
                  <w:pPr>
                    <w:pStyle w:val="Dates"/>
                  </w:pPr>
                  <w: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24A2D9" w14:textId="77777777" w:rsidR="00933FCE" w:rsidRDefault="0009722E">
                  <w:pPr>
                    <w:pStyle w:val="Dates"/>
                  </w:pPr>
                  <w: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884809" w14:textId="77777777" w:rsidR="00933FCE" w:rsidRDefault="0009722E">
                  <w:pPr>
                    <w:pStyle w:val="Dates"/>
                  </w:pPr>
                  <w: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4035A6" w14:textId="77777777" w:rsidR="00933FCE" w:rsidRDefault="0009722E">
                  <w:pPr>
                    <w:pStyle w:val="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056D382" w14:textId="77777777" w:rsidR="00933FCE" w:rsidRDefault="0009722E">
                  <w:pPr>
                    <w:pStyle w:val="Dates"/>
                  </w:pPr>
                  <w:r>
                    <w:t>28</w:t>
                  </w:r>
                </w:p>
              </w:tc>
            </w:tr>
            <w:tr w:rsidR="00933FCE" w14:paraId="67DA663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A43DC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E2500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2630B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2760C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B78D2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AEDE1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B8C13A5" w14:textId="77777777" w:rsidR="00933FCE" w:rsidRDefault="00933FCE"/>
              </w:tc>
            </w:tr>
            <w:tr w:rsidR="00933FCE" w14:paraId="6A24C79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917FC3" w14:textId="77777777" w:rsidR="00933FCE" w:rsidRDefault="0009722E">
                  <w:pPr>
                    <w:pStyle w:val="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DF45DD" w14:textId="77777777"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8809F3" w14:textId="77777777" w:rsidR="00933FCE" w:rsidRDefault="0009722E">
                  <w:pPr>
                    <w:pStyle w:val="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F280E0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46E3CC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9DDB75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FF8E2E1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</w:tr>
            <w:tr w:rsidR="00933FCE" w14:paraId="4A0B44E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0A2E1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963B2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69615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C7928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4D3C0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04C37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6CB8DCA" w14:textId="77777777" w:rsidR="00933FCE" w:rsidRDefault="00933FCE"/>
              </w:tc>
            </w:tr>
            <w:tr w:rsidR="00933FCE" w14:paraId="16CEC06F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5EB5BF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6F2ED7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64A867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9D3708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550FEA" w14:textId="77777777"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504DF6" w14:textId="77777777"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CBBAED" w14:textId="77777777" w:rsidR="00933FCE" w:rsidRDefault="0009722E">
                  <w:pPr>
                    <w:pStyle w:val="Off-MonthDates"/>
                  </w:pPr>
                  <w:r>
                    <w:t>11</w:t>
                  </w:r>
                </w:p>
              </w:tc>
            </w:tr>
            <w:tr w:rsidR="00933FCE" w14:paraId="05010E8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B92DD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20E1A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7CCAB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D7A61B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02A38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4794C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822AAD9" w14:textId="77777777" w:rsidR="00933FCE" w:rsidRDefault="00933FCE"/>
              </w:tc>
            </w:tr>
          </w:tbl>
          <w:p w14:paraId="14979775" w14:textId="77777777" w:rsidR="00933FCE" w:rsidRDefault="00933FCE">
            <w:pPr>
              <w:jc w:val="center"/>
            </w:pPr>
          </w:p>
        </w:tc>
      </w:tr>
    </w:tbl>
    <w:p w14:paraId="30596DE4" w14:textId="77777777" w:rsidR="00933FCE" w:rsidRDefault="00933FCE"/>
    <w:tbl>
      <w:tblPr>
        <w:tblW w:w="1431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August"/>
      </w:tblPr>
      <w:tblGrid>
        <w:gridCol w:w="1019"/>
        <w:gridCol w:w="13291"/>
      </w:tblGrid>
      <w:tr w:rsidR="00933FCE" w14:paraId="433953AA" w14:textId="77777777" w:rsidTr="00B56B13">
        <w:trPr>
          <w:cantSplit/>
          <w:trHeight w:hRule="exact" w:val="12859"/>
        </w:trPr>
        <w:tc>
          <w:tcPr>
            <w:tcW w:w="955" w:type="dxa"/>
          </w:tcPr>
          <w:p w14:paraId="71D997D2" w14:textId="77777777" w:rsidR="00933FCE" w:rsidRDefault="00933FCE"/>
        </w:tc>
        <w:tc>
          <w:tcPr>
            <w:tcW w:w="13355" w:type="dxa"/>
            <w:vAlign w:val="center"/>
          </w:tcPr>
          <w:p w14:paraId="43A244E1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5CB1FAC7" wp14:editId="32EE7F2F">
                  <wp:extent cx="8016622" cy="5676900"/>
                  <wp:effectExtent l="133350" t="133350" r="156210" b="1714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2599" cy="568113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19AE1D9D" w14:textId="77777777" w:rsidTr="00B56B13">
        <w:trPr>
          <w:cantSplit/>
          <w:trHeight w:hRule="exact" w:val="446"/>
        </w:trPr>
        <w:tc>
          <w:tcPr>
            <w:tcW w:w="955" w:type="dxa"/>
          </w:tcPr>
          <w:p w14:paraId="094B7821" w14:textId="77777777" w:rsidR="00933FCE" w:rsidRDefault="00933FCE"/>
        </w:tc>
        <w:tc>
          <w:tcPr>
            <w:tcW w:w="13355" w:type="dxa"/>
          </w:tcPr>
          <w:p w14:paraId="2F4C3586" w14:textId="77777777" w:rsidR="00933FCE" w:rsidRDefault="00933FCE" w:rsidP="00B56B13">
            <w:pPr>
              <w:pStyle w:val="Caption"/>
            </w:pPr>
          </w:p>
        </w:tc>
      </w:tr>
      <w:tr w:rsidR="00933FCE" w14:paraId="560E9B2C" w14:textId="77777777" w:rsidTr="00B56B13">
        <w:trPr>
          <w:cantSplit/>
          <w:trHeight w:hRule="exact" w:val="8280"/>
        </w:trPr>
        <w:tc>
          <w:tcPr>
            <w:tcW w:w="955" w:type="dxa"/>
            <w:textDirection w:val="btLr"/>
          </w:tcPr>
          <w:p w14:paraId="47B2D1E6" w14:textId="77777777" w:rsidR="00933FCE" w:rsidRDefault="0009722E">
            <w:pPr>
              <w:pStyle w:val="Month"/>
            </w:pPr>
            <w:r>
              <w:t>August 2013</w:t>
            </w:r>
          </w:p>
        </w:tc>
        <w:tc>
          <w:tcPr>
            <w:tcW w:w="13355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94"/>
              <w:gridCol w:w="1894"/>
              <w:gridCol w:w="1893"/>
              <w:gridCol w:w="1893"/>
              <w:gridCol w:w="1893"/>
              <w:gridCol w:w="1893"/>
              <w:gridCol w:w="1893"/>
            </w:tblGrid>
            <w:tr w:rsidR="00933FCE" w14:paraId="75A87AD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22B316F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E1430BD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79E8C17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871287F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82B5751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1C1ADB2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E315576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7741471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7E58CF" w14:textId="77777777"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21E607" w14:textId="77777777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825271" w14:textId="77777777"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A17FD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B2E75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6225A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E4BA68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</w:tr>
            <w:tr w:rsidR="00933FCE" w14:paraId="60DFE0BE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51FFD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AD0F94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F803A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B0852B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F18D4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C4A6CC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03F8BB8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0595970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BDBD2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0D683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64D06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9C4DB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5D81A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44A5C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598E4F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</w:tr>
            <w:tr w:rsidR="00933FCE" w14:paraId="70A130E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CEB3CA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D42F96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327A37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8758F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6CAC0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119B6F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584BF07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4D8E801E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DD108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D142A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F6A82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9DD5C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20206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8887F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DD488B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</w:tr>
            <w:tr w:rsidR="00933FCE" w14:paraId="083442E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D5E759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19231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64EB06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9916B4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08C2D8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27AEEF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C6EF831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1A6AAAC3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F735E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DB387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12998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99B26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5D0C4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ABEB5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B7108C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</w:tr>
            <w:tr w:rsidR="00933FCE" w14:paraId="5377B4C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25C6F8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4EE08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094D80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EEFDE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8EFE3A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BBCE37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7E2D0F8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2A284E1B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5E10E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BC328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EA79F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5609A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BCBDA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C4B12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FCCAD7C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</w:tr>
            <w:tr w:rsidR="00933FCE" w14:paraId="55B4BAA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49366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EB8EA0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F6FBD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2927B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E5C74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1A342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34E80EC" w14:textId="77777777" w:rsidR="00933FCE" w:rsidRDefault="00933FCE"/>
              </w:tc>
            </w:tr>
            <w:tr w:rsidR="00933FCE" w14:paraId="55920D9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692EC6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342BD0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8181C8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5CD0D6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C49343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522BF0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06C4B51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</w:tr>
            <w:tr w:rsidR="00933FCE" w14:paraId="16D686A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1FFEF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846BD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2A26D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20089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F6CC4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7421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F8044A7" w14:textId="77777777" w:rsidR="00933FCE" w:rsidRDefault="00933FCE"/>
              </w:tc>
            </w:tr>
          </w:tbl>
          <w:p w14:paraId="3EF848D3" w14:textId="77777777" w:rsidR="00933FCE" w:rsidRDefault="00933FCE">
            <w:pPr>
              <w:jc w:val="center"/>
            </w:pPr>
          </w:p>
        </w:tc>
      </w:tr>
    </w:tbl>
    <w:p w14:paraId="0963BCA2" w14:textId="77777777" w:rsidR="00933FCE" w:rsidRDefault="00933FCE"/>
    <w:tbl>
      <w:tblPr>
        <w:tblW w:w="1422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September"/>
      </w:tblPr>
      <w:tblGrid>
        <w:gridCol w:w="1019"/>
        <w:gridCol w:w="13201"/>
      </w:tblGrid>
      <w:tr w:rsidR="00933FCE" w14:paraId="0CFC4C5F" w14:textId="77777777" w:rsidTr="00B56B13">
        <w:trPr>
          <w:cantSplit/>
          <w:trHeight w:hRule="exact" w:val="12859"/>
        </w:trPr>
        <w:tc>
          <w:tcPr>
            <w:tcW w:w="953" w:type="dxa"/>
          </w:tcPr>
          <w:p w14:paraId="52483791" w14:textId="77777777" w:rsidR="00933FCE" w:rsidRDefault="00933FCE"/>
        </w:tc>
        <w:tc>
          <w:tcPr>
            <w:tcW w:w="13267" w:type="dxa"/>
            <w:vAlign w:val="center"/>
          </w:tcPr>
          <w:p w14:paraId="37888FAA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0291EE38" wp14:editId="336C7A0A">
                  <wp:extent cx="8060267" cy="4533900"/>
                  <wp:effectExtent l="133350" t="114300" r="131445" b="1714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1998" cy="453487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08514435" w14:textId="77777777" w:rsidTr="00B56B13">
        <w:trPr>
          <w:cantSplit/>
          <w:trHeight w:hRule="exact" w:val="446"/>
        </w:trPr>
        <w:tc>
          <w:tcPr>
            <w:tcW w:w="953" w:type="dxa"/>
          </w:tcPr>
          <w:p w14:paraId="460A834C" w14:textId="77777777" w:rsidR="00933FCE" w:rsidRDefault="00933FCE"/>
        </w:tc>
        <w:tc>
          <w:tcPr>
            <w:tcW w:w="13267" w:type="dxa"/>
          </w:tcPr>
          <w:p w14:paraId="1C5BC996" w14:textId="77777777" w:rsidR="00933FCE" w:rsidRDefault="00933FCE" w:rsidP="00B56B13">
            <w:pPr>
              <w:pStyle w:val="Caption"/>
            </w:pPr>
          </w:p>
        </w:tc>
      </w:tr>
      <w:tr w:rsidR="00933FCE" w14:paraId="61F98FAE" w14:textId="77777777" w:rsidTr="00B56B13">
        <w:trPr>
          <w:cantSplit/>
          <w:trHeight w:hRule="exact" w:val="8280"/>
        </w:trPr>
        <w:tc>
          <w:tcPr>
            <w:tcW w:w="953" w:type="dxa"/>
            <w:textDirection w:val="btLr"/>
          </w:tcPr>
          <w:p w14:paraId="30B24806" w14:textId="77777777" w:rsidR="00933FCE" w:rsidRDefault="0009722E">
            <w:pPr>
              <w:pStyle w:val="Month"/>
            </w:pPr>
            <w:r>
              <w:t>September 2013</w:t>
            </w:r>
          </w:p>
        </w:tc>
        <w:tc>
          <w:tcPr>
            <w:tcW w:w="13267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81"/>
              <w:gridCol w:w="1881"/>
              <w:gridCol w:w="1881"/>
              <w:gridCol w:w="1880"/>
              <w:gridCol w:w="1880"/>
              <w:gridCol w:w="1880"/>
              <w:gridCol w:w="1880"/>
            </w:tblGrid>
            <w:tr w:rsidR="00933FCE" w14:paraId="4E292D1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281CC72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88D0915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5A2320A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A666114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4A725FE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B694010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FCB87E5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376C176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B491F8" w14:textId="77777777" w:rsidR="00933FCE" w:rsidRDefault="0009722E">
                  <w:pPr>
                    <w:pStyle w:val="Off-MonthDates"/>
                  </w:pPr>
                  <w: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50A82A" w14:textId="77777777"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5041A0" w14:textId="77777777"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F28651" w14:textId="77777777"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17C08C" w14:textId="77777777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427CBA" w14:textId="77777777"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2B79215" w14:textId="77777777"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</w:tr>
            <w:tr w:rsidR="00933FCE" w14:paraId="7730EF4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CABA3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5683C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0970A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33CC4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3175B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7D11B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A1C9FF3" w14:textId="77777777" w:rsidR="00933FCE" w:rsidRDefault="00933FCE"/>
              </w:tc>
            </w:tr>
            <w:tr w:rsidR="00933FCE" w14:paraId="19EA1A96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58C4B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7EC03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A02EB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2CA8D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56778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34690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1AF375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</w:tr>
            <w:tr w:rsidR="00933FCE" w14:paraId="45806698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0A9F2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882030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47B1CB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17CA936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746F1C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D74DA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DC9E5C3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1A781F9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ECBFB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82C76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28E66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1AEBE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D906D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1E90F1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4F5F2F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</w:tr>
            <w:tr w:rsidR="00933FCE" w14:paraId="5AFFEAEC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D5FCC2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26C849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DE582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E7F25B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497D60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5BB06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C8C3CA8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5FDDAFC6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E43D2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0B87D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68230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153D3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D9D66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03C19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271F0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</w:tr>
            <w:tr w:rsidR="00933FCE" w14:paraId="773B3FF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AD23AB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3E4C7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080F94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4A69E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CD5AD3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2201F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9B1DB6A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69DA4E6F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117AA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9B8B8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445D4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BA950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3F4F90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024B3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B0BAC3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</w:tr>
            <w:tr w:rsidR="00933FCE" w14:paraId="6E34960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FFE8B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8FA00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FA130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B8535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616D1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A318A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7F647FD" w14:textId="77777777" w:rsidR="00933FCE" w:rsidRDefault="00933FCE"/>
              </w:tc>
            </w:tr>
            <w:tr w:rsidR="00933FCE" w14:paraId="7B91411A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6C00E0" w14:textId="77777777"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6A8118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E748F6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E6FE00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3AB30ED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80AF4A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8D196C1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</w:tr>
            <w:tr w:rsidR="00933FCE" w14:paraId="43C6448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7B7E3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A6539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E247A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E3FCE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691F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E8653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A7F6158" w14:textId="77777777" w:rsidR="00933FCE" w:rsidRDefault="00933FCE"/>
              </w:tc>
            </w:tr>
          </w:tbl>
          <w:p w14:paraId="284108C1" w14:textId="77777777" w:rsidR="00933FCE" w:rsidRDefault="00933FCE">
            <w:pPr>
              <w:jc w:val="center"/>
            </w:pPr>
          </w:p>
        </w:tc>
      </w:tr>
    </w:tbl>
    <w:p w14:paraId="3E09EF90" w14:textId="77777777" w:rsidR="00933FCE" w:rsidRDefault="00933FCE"/>
    <w:tbl>
      <w:tblPr>
        <w:tblW w:w="1422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October"/>
      </w:tblPr>
      <w:tblGrid>
        <w:gridCol w:w="1019"/>
        <w:gridCol w:w="13201"/>
      </w:tblGrid>
      <w:tr w:rsidR="00933FCE" w14:paraId="34D49DD4" w14:textId="77777777" w:rsidTr="00B56B13">
        <w:trPr>
          <w:cantSplit/>
          <w:trHeight w:hRule="exact" w:val="12859"/>
        </w:trPr>
        <w:tc>
          <w:tcPr>
            <w:tcW w:w="949" w:type="dxa"/>
          </w:tcPr>
          <w:p w14:paraId="1E3829A0" w14:textId="77777777" w:rsidR="00933FCE" w:rsidRDefault="00933FCE"/>
        </w:tc>
        <w:tc>
          <w:tcPr>
            <w:tcW w:w="13271" w:type="dxa"/>
            <w:vAlign w:val="center"/>
          </w:tcPr>
          <w:p w14:paraId="6BA1AF72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6392A51A" wp14:editId="0BD4D4A1">
                  <wp:extent cx="8093850" cy="4514850"/>
                  <wp:effectExtent l="133350" t="114300" r="135890" b="1714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771" cy="4516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77A34360" w14:textId="77777777" w:rsidTr="00B56B13">
        <w:trPr>
          <w:cantSplit/>
          <w:trHeight w:hRule="exact" w:val="446"/>
        </w:trPr>
        <w:tc>
          <w:tcPr>
            <w:tcW w:w="949" w:type="dxa"/>
          </w:tcPr>
          <w:p w14:paraId="5BB799C4" w14:textId="77777777" w:rsidR="00933FCE" w:rsidRDefault="00933FCE"/>
        </w:tc>
        <w:tc>
          <w:tcPr>
            <w:tcW w:w="13271" w:type="dxa"/>
          </w:tcPr>
          <w:p w14:paraId="2D92E68C" w14:textId="77777777" w:rsidR="00933FCE" w:rsidRDefault="00933FCE" w:rsidP="0015699D">
            <w:pPr>
              <w:pStyle w:val="Caption"/>
            </w:pPr>
          </w:p>
        </w:tc>
      </w:tr>
      <w:tr w:rsidR="00933FCE" w14:paraId="31C09F84" w14:textId="77777777" w:rsidTr="00B56B13">
        <w:trPr>
          <w:cantSplit/>
          <w:trHeight w:hRule="exact" w:val="8280"/>
        </w:trPr>
        <w:tc>
          <w:tcPr>
            <w:tcW w:w="949" w:type="dxa"/>
            <w:textDirection w:val="btLr"/>
          </w:tcPr>
          <w:p w14:paraId="4D5CB4C2" w14:textId="77777777" w:rsidR="00933FCE" w:rsidRDefault="0009722E">
            <w:pPr>
              <w:pStyle w:val="Month"/>
            </w:pPr>
            <w:r>
              <w:t>October 2013</w:t>
            </w:r>
          </w:p>
        </w:tc>
        <w:tc>
          <w:tcPr>
            <w:tcW w:w="13271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81"/>
              <w:gridCol w:w="1881"/>
              <w:gridCol w:w="1881"/>
              <w:gridCol w:w="1880"/>
              <w:gridCol w:w="1880"/>
              <w:gridCol w:w="1880"/>
              <w:gridCol w:w="1880"/>
            </w:tblGrid>
            <w:tr w:rsidR="00933FCE" w14:paraId="2C9FDF10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88F4C1E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C680C57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EAE3FBF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DD04991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AA32EF1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14CC9B7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9E3361D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0EE0A10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3D2B34" w14:textId="77777777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AF1AD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A4B53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C8F16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E1978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7F7FE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C5A4A4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</w:tr>
            <w:tr w:rsidR="00933FCE" w14:paraId="0BFAFEA2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8F0A9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97579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092AC8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BB0117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259F4D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5D45E8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B4FB5B8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34816E73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07357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9ADAF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CE18A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95AFD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87A2C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7C4D5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4AFBA0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</w:tr>
            <w:tr w:rsidR="00933FCE" w14:paraId="182F0A2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76F09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F7CCC2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76FF66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30CC7D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21A87C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49650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5B692EB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0C369B44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A455C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7B793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E5856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3C6FA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94375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1B6D7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642D01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</w:tr>
            <w:tr w:rsidR="00933FCE" w14:paraId="566F705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EF320F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601F52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9E7DA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467876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87FAB8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AA32F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273256C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4822DF9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354D6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E6A70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A1BB9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A73F6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37B29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CA83A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32A484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</w:tr>
            <w:tr w:rsidR="00933FCE" w14:paraId="1D3CA97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E8BF54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00F60D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EC000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3C8F172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E3560A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689D3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6524AC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0133AC6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3DD89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AA6EE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6D2BD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36EEF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79F490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A7FDB1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8BC7725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</w:tr>
            <w:tr w:rsidR="00933FCE" w14:paraId="616685DA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6A66E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F98FB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0A695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77377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97D7C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3DB75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3AEBBC7" w14:textId="77777777" w:rsidR="00933FCE" w:rsidRDefault="00933FCE"/>
              </w:tc>
            </w:tr>
            <w:tr w:rsidR="00933FCE" w14:paraId="483A163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29DDC1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2CFB9F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BDD9AE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54B6A9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F0520E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88A2B4" w14:textId="77777777"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ED68F09" w14:textId="77777777"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</w:tr>
            <w:tr w:rsidR="00933FCE" w14:paraId="18419B9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7736D4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33740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F76F3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73353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CCCEA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20B08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0207552" w14:textId="77777777" w:rsidR="00933FCE" w:rsidRDefault="00933FCE"/>
              </w:tc>
            </w:tr>
          </w:tbl>
          <w:p w14:paraId="27F9B5CF" w14:textId="77777777" w:rsidR="00933FCE" w:rsidRDefault="00933FCE">
            <w:pPr>
              <w:jc w:val="center"/>
            </w:pPr>
          </w:p>
        </w:tc>
      </w:tr>
    </w:tbl>
    <w:p w14:paraId="45B45236" w14:textId="77777777" w:rsidR="00933FCE" w:rsidRDefault="00933FCE"/>
    <w:tbl>
      <w:tblPr>
        <w:tblW w:w="1431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November"/>
      </w:tblPr>
      <w:tblGrid>
        <w:gridCol w:w="1019"/>
        <w:gridCol w:w="13438"/>
      </w:tblGrid>
      <w:tr w:rsidR="00933FCE" w14:paraId="06D51948" w14:textId="77777777" w:rsidTr="00C82E2B">
        <w:trPr>
          <w:cantSplit/>
          <w:trHeight w:hRule="exact" w:val="12859"/>
        </w:trPr>
        <w:tc>
          <w:tcPr>
            <w:tcW w:w="932" w:type="dxa"/>
          </w:tcPr>
          <w:p w14:paraId="31C2B17E" w14:textId="77777777" w:rsidR="00933FCE" w:rsidRDefault="00933FCE"/>
        </w:tc>
        <w:tc>
          <w:tcPr>
            <w:tcW w:w="13378" w:type="dxa"/>
            <w:vAlign w:val="center"/>
          </w:tcPr>
          <w:p w14:paraId="151FFA61" w14:textId="77777777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7EEDD377" wp14:editId="04D6782A">
                  <wp:extent cx="8226261" cy="5143500"/>
                  <wp:effectExtent l="133350" t="133350" r="156210" b="1714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2515" cy="514741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71B2A9C3" w14:textId="77777777" w:rsidTr="00C82E2B">
        <w:trPr>
          <w:cantSplit/>
          <w:trHeight w:hRule="exact" w:val="446"/>
        </w:trPr>
        <w:tc>
          <w:tcPr>
            <w:tcW w:w="932" w:type="dxa"/>
          </w:tcPr>
          <w:p w14:paraId="3837A1EB" w14:textId="77777777" w:rsidR="00933FCE" w:rsidRDefault="00933FCE"/>
        </w:tc>
        <w:sdt>
          <w:sdtPr>
            <w:id w:val="1872570384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Content>
            <w:tc>
              <w:tcPr>
                <w:tcW w:w="13378" w:type="dxa"/>
              </w:tcPr>
              <w:p w14:paraId="494B8824" w14:textId="77777777"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 w14:paraId="23EAC328" w14:textId="77777777" w:rsidTr="00C82E2B">
        <w:trPr>
          <w:cantSplit/>
          <w:trHeight w:hRule="exact" w:val="8280"/>
        </w:trPr>
        <w:tc>
          <w:tcPr>
            <w:tcW w:w="932" w:type="dxa"/>
            <w:textDirection w:val="btLr"/>
          </w:tcPr>
          <w:p w14:paraId="6E279220" w14:textId="77777777" w:rsidR="00933FCE" w:rsidRDefault="0009722E">
            <w:pPr>
              <w:pStyle w:val="Month"/>
            </w:pPr>
            <w:r>
              <w:t>November 2013</w:t>
            </w:r>
          </w:p>
        </w:tc>
        <w:tc>
          <w:tcPr>
            <w:tcW w:w="13378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915"/>
              <w:gridCol w:w="1915"/>
              <w:gridCol w:w="1914"/>
              <w:gridCol w:w="1914"/>
              <w:gridCol w:w="1914"/>
              <w:gridCol w:w="1914"/>
              <w:gridCol w:w="1914"/>
            </w:tblGrid>
            <w:tr w:rsidR="00933FCE" w14:paraId="0AE9BA8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F1DD23A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616FDF9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B19F986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E8648C6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0A28529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5DB3656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5C03CD0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2E795F0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A67589" w14:textId="77777777"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F7D917" w14:textId="77777777"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503CC5" w14:textId="77777777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381D3F" w14:textId="77777777"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C6BEE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963C3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B901E4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</w:tr>
            <w:tr w:rsidR="00933FCE" w14:paraId="41C7B2D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6FFED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90521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AA7AA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31006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E99383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CCDA7D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4E6B558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01F4098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24624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DA3F6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BEA8C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5CF49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2118A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BBB4E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017F3E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</w:tr>
            <w:tr w:rsidR="00933FCE" w14:paraId="0C506A3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1D82F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36F7AF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C8C1E4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C323CD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415B1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4F9516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31734C6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3888C3FA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407BB7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AF84E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8A15A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6DF7B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C61DD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72ED6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F0AB32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</w:tr>
            <w:tr w:rsidR="00933FCE" w14:paraId="19032AA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D3269C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7D11E0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23AB18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67A70F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80E7A7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43DF97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1E5693D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31DBA70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87BB7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3038B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FCDF4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0EB15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B6048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D8E2D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5845C7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</w:tr>
            <w:tr w:rsidR="00933FCE" w14:paraId="340F265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A2BB89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015F5F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7B488DD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F37FD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7B66BF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215D7F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70C75C6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1F77273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3DAEC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D67728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A12AD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F446E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4FECF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43C28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89E732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</w:tr>
            <w:tr w:rsidR="00933FCE" w14:paraId="745278CC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27DF0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9A3703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15176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2F4B9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74C2A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5BEA0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E2E612B" w14:textId="77777777" w:rsidR="00933FCE" w:rsidRDefault="00933FCE"/>
              </w:tc>
            </w:tr>
            <w:tr w:rsidR="00933FCE" w14:paraId="0B594B0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F12392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EE5C73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5D7B65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53C6CE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FEA301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C032DC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E6BDF0F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</w:tr>
            <w:tr w:rsidR="00933FCE" w14:paraId="5192F3F3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A0C3E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89609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4C819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15335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5E3E6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8DEEE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13182B" w14:textId="77777777" w:rsidR="00933FCE" w:rsidRDefault="00933FCE"/>
              </w:tc>
            </w:tr>
          </w:tbl>
          <w:p w14:paraId="0DA59250" w14:textId="77777777" w:rsidR="00933FCE" w:rsidRDefault="00933FCE">
            <w:pPr>
              <w:jc w:val="center"/>
            </w:pPr>
          </w:p>
        </w:tc>
      </w:tr>
    </w:tbl>
    <w:p w14:paraId="004DA2F0" w14:textId="77777777"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December"/>
      </w:tblPr>
      <w:tblGrid>
        <w:gridCol w:w="1036"/>
        <w:gridCol w:w="12284"/>
      </w:tblGrid>
      <w:tr w:rsidR="00933FCE" w14:paraId="6484ED2E" w14:textId="77777777">
        <w:trPr>
          <w:cantSplit/>
          <w:trHeight w:hRule="exact" w:val="12859"/>
        </w:trPr>
        <w:tc>
          <w:tcPr>
            <w:tcW w:w="1036" w:type="dxa"/>
          </w:tcPr>
          <w:p w14:paraId="3D7076A7" w14:textId="77777777" w:rsidR="00933FCE" w:rsidRDefault="00933FCE"/>
        </w:tc>
        <w:tc>
          <w:tcPr>
            <w:tcW w:w="12284" w:type="dxa"/>
            <w:vAlign w:val="center"/>
          </w:tcPr>
          <w:p w14:paraId="1E84B79E" w14:textId="77777777" w:rsidR="00933FCE" w:rsidRDefault="0009722E">
            <w:pPr>
              <w:pStyle w:val="NoSpacing"/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3324DE3C" wp14:editId="286E6091">
                  <wp:extent cx="7153774" cy="4500637"/>
                  <wp:effectExtent l="133350" t="114300" r="123825" b="16700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3774" cy="450063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933FCE" w14:paraId="4C08E5D0" w14:textId="77777777">
        <w:trPr>
          <w:cantSplit/>
          <w:trHeight w:hRule="exact" w:val="446"/>
        </w:trPr>
        <w:tc>
          <w:tcPr>
            <w:tcW w:w="1036" w:type="dxa"/>
          </w:tcPr>
          <w:p w14:paraId="5A8BF42C" w14:textId="77777777" w:rsidR="00933FCE" w:rsidRDefault="00933FCE"/>
        </w:tc>
        <w:sdt>
          <w:sdtPr>
            <w:id w:val="61686859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Content>
            <w:tc>
              <w:tcPr>
                <w:tcW w:w="12284" w:type="dxa"/>
              </w:tcPr>
              <w:p w14:paraId="46231C7E" w14:textId="77777777"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 w14:paraId="19A1F041" w14:textId="77777777">
        <w:trPr>
          <w:cantSplit/>
          <w:trHeight w:hRule="exact" w:val="8280"/>
        </w:trPr>
        <w:tc>
          <w:tcPr>
            <w:tcW w:w="1036" w:type="dxa"/>
            <w:textDirection w:val="btLr"/>
          </w:tcPr>
          <w:p w14:paraId="0C6546D0" w14:textId="77777777" w:rsidR="00933FCE" w:rsidRDefault="0009722E">
            <w:pPr>
              <w:pStyle w:val="Month"/>
            </w:pPr>
            <w:r>
              <w:t>December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0"/>
              <w:gridCol w:w="1750"/>
              <w:gridCol w:w="1750"/>
              <w:gridCol w:w="1749"/>
              <w:gridCol w:w="1749"/>
              <w:gridCol w:w="1749"/>
              <w:gridCol w:w="1749"/>
            </w:tblGrid>
            <w:tr w:rsidR="00933FCE" w14:paraId="59E078E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45A62C5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A8BE4CD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3D56005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BD16799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B8032DF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02C6A21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2F05B05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0506E706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8BF917" w14:textId="77777777" w:rsidR="00933FCE" w:rsidRDefault="0009722E">
                  <w:pPr>
                    <w:pStyle w:val="Off-MonthDates"/>
                  </w:pPr>
                  <w: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DF9B6D" w14:textId="77777777" w:rsidR="00933FCE" w:rsidRDefault="0009722E">
                  <w:pPr>
                    <w:pStyle w:val="Off-MonthDates"/>
                  </w:pPr>
                  <w: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5AAE04" w14:textId="77777777"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D2AE63" w14:textId="77777777"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78EB20" w14:textId="77777777"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E0F854" w14:textId="77777777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CA36FDA" w14:textId="77777777"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</w:tr>
            <w:tr w:rsidR="00933FCE" w14:paraId="60BB048E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D9891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6C8B1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20246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216EB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A1408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34E03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08A9D23" w14:textId="77777777" w:rsidR="00933FCE" w:rsidRDefault="00933FCE"/>
              </w:tc>
            </w:tr>
            <w:tr w:rsidR="00933FCE" w14:paraId="6031AFE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AAA85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07B32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70611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4AA21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3933F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8C060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D0900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</w:tr>
            <w:tr w:rsidR="00933FCE" w14:paraId="4F00E6C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356769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CD2014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547FB3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B3C71A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E9F873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ED42F9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E2F1336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6D321164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A1D97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20E2D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ABB49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3CC8B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EC307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0B992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0000E5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</w:tr>
            <w:tr w:rsidR="00933FCE" w14:paraId="6370916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D20C9C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3A8A12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CFC6BB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07C6E2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65828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4C3D6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CDC1DD0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0BA18D9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86D1E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2FF25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7203C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A08887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692C7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DB407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3443B3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</w:tr>
            <w:tr w:rsidR="00933FCE" w14:paraId="2BA9355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FC1D26A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B21050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28A4C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47413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99D8E4E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693083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A76D3D4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18100F9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7150A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3114E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FAC44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485E4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56F56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11888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8AF4C5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</w:tr>
            <w:tr w:rsidR="00933FCE" w14:paraId="23CC496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3276A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FF74C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2F884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8BD60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9F647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DF49A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B1A877A" w14:textId="77777777" w:rsidR="00933FCE" w:rsidRDefault="00933FCE"/>
              </w:tc>
            </w:tr>
            <w:tr w:rsidR="00933FCE" w14:paraId="5369B2E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28FECF" w14:textId="77777777"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C437D9" w14:textId="77777777" w:rsidR="00933FCE" w:rsidRDefault="0009722E">
                  <w:pPr>
                    <w:pStyle w:val="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9F41FF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B39606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8F3B7A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E95BE2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76DF85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</w:tr>
            <w:tr w:rsidR="00933FCE" w14:paraId="4A52721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00391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9B92B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57F1A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DFAEC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41BB5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BD2D1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378549A" w14:textId="77777777" w:rsidR="00933FCE" w:rsidRDefault="00933FCE"/>
              </w:tc>
            </w:tr>
          </w:tbl>
          <w:p w14:paraId="57EF7D2C" w14:textId="77777777" w:rsidR="00933FCE" w:rsidRDefault="00933FCE">
            <w:pPr>
              <w:jc w:val="center"/>
            </w:pPr>
          </w:p>
        </w:tc>
      </w:tr>
    </w:tbl>
    <w:p w14:paraId="748ABD56" w14:textId="77777777" w:rsidR="00933FCE" w:rsidRDefault="00933FCE"/>
    <w:sectPr w:rsidR="00933FCE">
      <w:pgSz w:w="15840" w:h="24480" w:code="3"/>
      <w:pgMar w:top="1440" w:right="1800" w:bottom="108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PMincho">
    <w:altName w:val="ＭＳ Ｐ明朝"/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8F7AB0D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B62"/>
    <w:rsid w:val="0009722E"/>
    <w:rsid w:val="000B4FDD"/>
    <w:rsid w:val="0015699D"/>
    <w:rsid w:val="00665594"/>
    <w:rsid w:val="00933FCE"/>
    <w:rsid w:val="00B56B13"/>
    <w:rsid w:val="00C82E2B"/>
    <w:rsid w:val="00D71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435EFF"/>
  <w15:chartTrackingRefBased/>
  <w15:docId w15:val="{55F2E494-7CB9-444B-8166-532908DF1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17"/>
        <w:lang w:val="en-US" w:eastAsia="ja-JP" w:bidi="ar-SA"/>
        <w14:ligatures w14:val="standard"/>
      </w:rPr>
    </w:rPrDefault>
    <w:pPrDefault>
      <w:pPr>
        <w:spacing w:before="40" w:after="4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1"/>
    <w:unhideWhenUsed/>
    <w:qFormat/>
    <w:pPr>
      <w:spacing w:before="0" w:after="0"/>
      <w:jc w:val="center"/>
    </w:pPr>
    <w:rPr>
      <w:color w:val="93A299" w:themeColor="accent1"/>
      <w:kern w:val="0"/>
      <w:sz w:val="20"/>
      <w14:ligatures w14:val="none"/>
    </w:rPr>
  </w:style>
  <w:style w:type="paragraph" w:customStyle="1" w:styleId="Dates">
    <w:name w:val="Dates"/>
    <w:basedOn w:val="Normal"/>
    <w:qFormat/>
    <w:pPr>
      <w:spacing w:before="120"/>
      <w:ind w:right="144"/>
      <w:jc w:val="right"/>
    </w:pPr>
    <w:rPr>
      <w:color w:val="A6A6A6" w:themeColor="background1" w:themeShade="A6"/>
      <w:kern w:val="0"/>
      <w:sz w:val="24"/>
      <w:u w:val="single"/>
      <w14:ligatures w14:val="none"/>
    </w:rPr>
  </w:style>
  <w:style w:type="paragraph" w:customStyle="1" w:styleId="Days">
    <w:name w:val="Days"/>
    <w:basedOn w:val="Normal"/>
    <w:uiPriority w:val="1"/>
    <w:qFormat/>
    <w:pPr>
      <w:pBdr>
        <w:top w:val="single" w:sz="6" w:space="1" w:color="BFBFBF" w:themeColor="background1" w:themeShade="BF"/>
      </w:pBdr>
      <w:ind w:left="202" w:right="202"/>
      <w:jc w:val="center"/>
    </w:pPr>
    <w:rPr>
      <w:b/>
      <w:bCs/>
      <w:caps/>
      <w:color w:val="79463D" w:themeColor="accent6"/>
      <w:kern w:val="0"/>
      <w14:ligatures w14:val="none"/>
    </w:rPr>
  </w:style>
  <w:style w:type="paragraph" w:customStyle="1" w:styleId="Month">
    <w:name w:val="Month"/>
    <w:basedOn w:val="Normal"/>
    <w:uiPriority w:val="1"/>
    <w:qFormat/>
    <w:pPr>
      <w:spacing w:after="0"/>
      <w:ind w:left="72"/>
    </w:pPr>
    <w:rPr>
      <w:color w:val="79463D" w:themeColor="accent6"/>
      <w:kern w:val="0"/>
      <w:sz w:val="84"/>
      <w14:ligatures w14:val="none"/>
    </w:rPr>
  </w:style>
  <w:style w:type="paragraph" w:customStyle="1" w:styleId="Off-MonthDates">
    <w:name w:val="Off-Month Dates"/>
    <w:basedOn w:val="Normal"/>
    <w:uiPriority w:val="1"/>
    <w:qFormat/>
    <w:pPr>
      <w:spacing w:before="120"/>
      <w:ind w:right="144"/>
      <w:jc w:val="right"/>
    </w:pPr>
    <w:rPr>
      <w:color w:val="D9D9D9" w:themeColor="background1" w:themeShade="D9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NoSpacing">
    <w:name w:val="No Spacing"/>
    <w:uiPriority w:val="2"/>
    <w:unhideWhenUsed/>
    <w:qFormat/>
    <w:pPr>
      <w:spacing w:before="0" w:after="0"/>
      <w:jc w:val="center"/>
    </w:pPr>
  </w:style>
  <w:style w:type="paragraph" w:styleId="ListBullet">
    <w:name w:val="List Bullet"/>
    <w:basedOn w:val="Normal"/>
    <w:uiPriority w:val="99"/>
    <w:unhideWhenUsed/>
    <w:pPr>
      <w:numPr>
        <w:numId w:val="1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image" Target="media/image12.jpg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yuta_nigeru\AppData\Roaming\Microsoft\Templates\2013%20photo%20calendar%20(M-S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D5FE343E7E6A426F889DE03908D27F1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C16FEC-E69C-43E8-924A-CD782CFDE503}"/>
      </w:docPartPr>
      <w:docPartBody>
        <w:p w:rsidR="00EA157F" w:rsidRDefault="008B17A9">
          <w:pPr>
            <w:pStyle w:val="D5FE343E7E6A426F889DE03908D27F15"/>
          </w:pPr>
          <w:r>
            <w:t>Click here to add a picture caption.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PMincho">
    <w:altName w:val="ＭＳ Ｐ明朝"/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17A9"/>
    <w:rsid w:val="00764810"/>
    <w:rsid w:val="008B17A9"/>
    <w:rsid w:val="00C41C69"/>
    <w:rsid w:val="00EA1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5FE343E7E6A426F889DE03908D27F15">
    <w:name w:val="D5FE343E7E6A426F889DE03908D27F15"/>
  </w:style>
  <w:style w:type="paragraph" w:customStyle="1" w:styleId="E6D1058E87B5429CB84AEF01D94B098A">
    <w:name w:val="E6D1058E87B5429CB84AEF01D94B098A"/>
  </w:style>
  <w:style w:type="paragraph" w:customStyle="1" w:styleId="8ADA24BE21744954AB00333B4D698B23">
    <w:name w:val="8ADA24BE21744954AB00333B4D698B2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eg"/></Relationships>
</file>

<file path=word/theme/theme1.xml><?xml version="1.0" encoding="utf-8"?>
<a:theme xmlns:a="http://schemas.openxmlformats.org/drawingml/2006/main" name="Photo Calendar">
  <a:themeElements>
    <a:clrScheme name="Clarity">
      <a:dk1>
        <a:srgbClr val="292934"/>
      </a:dk1>
      <a:lt1>
        <a:srgbClr val="FFFFFF"/>
      </a:lt1>
      <a:dk2>
        <a:srgbClr val="D2533C"/>
      </a:dk2>
      <a:lt2>
        <a:srgbClr val="F3F2DC"/>
      </a:lt2>
      <a:accent1>
        <a:srgbClr val="93A299"/>
      </a:accent1>
      <a:accent2>
        <a:srgbClr val="AD8F67"/>
      </a:accent2>
      <a:accent3>
        <a:srgbClr val="726056"/>
      </a:accent3>
      <a:accent4>
        <a:srgbClr val="4C5A6A"/>
      </a:accent4>
      <a:accent5>
        <a:srgbClr val="808DA0"/>
      </a:accent5>
      <a:accent6>
        <a:srgbClr val="79463D"/>
      </a:accent6>
      <a:hlink>
        <a:srgbClr val="0000FF"/>
      </a:hlink>
      <a:folHlink>
        <a:srgbClr val="800080"/>
      </a:folHlink>
    </a:clrScheme>
    <a:fontScheme name="Black Tie">
      <a:maj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Clarity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hade val="86000"/>
                <a:satMod val="140000"/>
              </a:schemeClr>
            </a:gs>
            <a:gs pos="45000">
              <a:schemeClr val="phClr">
                <a:tint val="48000"/>
                <a:satMod val="150000"/>
              </a:schemeClr>
            </a:gs>
            <a:gs pos="100000">
              <a:schemeClr val="phClr">
                <a:tint val="28000"/>
                <a:satMod val="16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70000"/>
                <a:satMod val="150000"/>
              </a:schemeClr>
            </a:gs>
            <a:gs pos="34000">
              <a:schemeClr val="phClr">
                <a:shade val="70000"/>
                <a:satMod val="140000"/>
              </a:schemeClr>
            </a:gs>
            <a:gs pos="70000">
              <a:schemeClr val="phClr">
                <a:tint val="100000"/>
                <a:shade val="90000"/>
                <a:satMod val="140000"/>
              </a:schemeClr>
            </a:gs>
            <a:gs pos="100000">
              <a:schemeClr val="phClr">
                <a:tint val="100000"/>
                <a:shade val="100000"/>
                <a:sat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26425" cap="flat" cmpd="sng" algn="ctr">
          <a:solidFill>
            <a:schemeClr val="phClr"/>
          </a:solidFill>
          <a:prstDash val="solid"/>
        </a:ln>
        <a:ln w="444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5100000"/>
            </a:lightRig>
          </a:scene3d>
          <a:sp3d contourW="6350">
            <a:bevelT w="29210" h="12700"/>
            <a:contourClr>
              <a:schemeClr val="phClr">
                <a:shade val="3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5000"/>
                <a:satMod val="180000"/>
              </a:schemeClr>
            </a:gs>
            <a:gs pos="40000">
              <a:schemeClr val="phClr">
                <a:tint val="95000"/>
                <a:shade val="85000"/>
                <a:satMod val="150000"/>
              </a:schemeClr>
            </a:gs>
            <a:gs pos="100000">
              <a:schemeClr val="phClr">
                <a:shade val="45000"/>
                <a:satMod val="200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shade val="55000"/>
              </a:schemeClr>
              <a:schemeClr val="phClr">
                <a:tint val="97000"/>
                <a:satMod val="95000"/>
              </a:schemeClr>
            </a:duotone>
          </a:blip>
          <a:tile tx="0" ty="0" sx="70000" sy="7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3AA688-D6E0-49A0-8DCB-2DE7F20782E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0EB1402-6F70-4B40-BDC4-B3470A8AD7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2013 photo calendar (M-S)</Template>
  <TotalTime>0</TotalTime>
  <Pages>12</Pages>
  <Words>452</Words>
  <Characters>2581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Kayuta_nigeru</dc:creator>
  <cp:keywords/>
  <cp:lastModifiedBy>Kayuta Nigeru</cp:lastModifiedBy>
  <cp:revision>2</cp:revision>
  <cp:lastPrinted>2013-02-07T05:46:00Z</cp:lastPrinted>
  <dcterms:created xsi:type="dcterms:W3CDTF">2013-02-07T15:23:00Z</dcterms:created>
  <dcterms:modified xsi:type="dcterms:W3CDTF">2013-02-07T15:23:00Z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TC030772029991</vt:lpwstr>
  </property>
</Properties>
</file>